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082E" w:rsidRDefault="0025082E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tr-TR"/>
        </w:rPr>
        <w:pict>
          <v:rect id="_x0000_s1026" style="position:absolute;margin-left:223.15pt;margin-top:14.65pt;width:7.15pt;height:732pt;z-index:251643904"/>
        </w:pict>
      </w: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27" type="#_x0000_t62" style="position:absolute;margin-left:40.9pt;margin-top:14.65pt;width:176.25pt;height:57pt;z-index:251644928" adj="-1501,7958">
            <v:textbox>
              <w:txbxContent>
                <w:p w:rsidR="0025082E" w:rsidRDefault="0025082E">
                  <w:r>
                    <w:t>Sabah Barny ile tartıştım. Çok üzüldüm. Akşam onla barıştık. Çok mutlu oldum.</w:t>
                  </w:r>
                </w:p>
              </w:txbxContent>
            </v:textbox>
          </v:shape>
        </w:pict>
      </w:r>
      <w:r>
        <w:rPr>
          <w:rFonts w:ascii="Times New Roman" w:hAnsi="Times New Roman"/>
          <w:color w:val="FF0000"/>
          <w:sz w:val="24"/>
          <w:szCs w:val="24"/>
        </w:rPr>
        <w:t xml:space="preserve">4.SINIF  1.DÖNEM  SOSYAL BİLGİLER </w:t>
      </w:r>
    </w:p>
    <w:p w:rsidR="0025082E" w:rsidRPr="00C407BD" w:rsidRDefault="0025082E">
      <w:pPr>
        <w:rPr>
          <w:rFonts w:ascii="Times New Roman" w:hAnsi="Times New Roman"/>
          <w:b/>
          <w:color w:val="FF0000"/>
          <w:sz w:val="24"/>
          <w:szCs w:val="24"/>
        </w:rPr>
      </w:pPr>
      <w:r w:rsidRPr="00C407BD">
        <w:rPr>
          <w:rFonts w:ascii="Times New Roman" w:hAnsi="Times New Roman"/>
          <w:b/>
          <w:color w:val="FF0000"/>
          <w:sz w:val="24"/>
          <w:szCs w:val="24"/>
        </w:rPr>
        <w:t>1.</w:t>
      </w:r>
      <w:r w:rsidRPr="0039149C">
        <w:rPr>
          <w:rFonts w:ascii="Arial" w:hAnsi="Arial" w:cs="Arial"/>
          <w:color w:val="000000"/>
        </w:rPr>
        <w:t xml:space="preserve"> </w:t>
      </w:r>
      <w:hyperlink r:id="rId5" w:history="1">
        <w:r w:rsidRPr="00F6491D">
          <w:rPr>
            <w:rFonts w:ascii="Arial" w:hAnsi="Arial" w:cs="Arial"/>
            <w:noProof/>
            <w:color w:val="0000FF"/>
            <w:lang w:eastAsia="tr-TR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" o:spid="_x0000_i1025" type="#_x0000_t75" alt="http://www.google.com.tr/images?q=tbn:sQzSso_4rwVCQM::img26.imageshack.us/img26/146/fredj.jpg&amp;t=1&amp;h=196&amp;w=122&amp;usg=__cygo545zptLEmkkrqQus3iHI-dA=" href="http://www.google.com.tr/imgres?imgurl=http://img26.imageshack.us/img26/146/fredj.jpg&amp;imgrefurl=http://www.delinetciler.net/forum/cizgi-film-kahramanlari/76304-fred-cakmaktas-fred-cakmaktas-kimdir-cizgi-film-kahramanlari.html&amp;h=319&amp;w=200&amp;sz=25&amp;tbnid=sQzSso_4rwVCQM:&amp;tbnh=255&amp;tbnw=160&amp;prev=/images?q=fred+%C3%A7akmakta%C5%9F&amp;zoom=1&amp;q=fred+%C3%A7akmakta%C5%9F&amp;hl=tr&amp;usg=__Pb1o_eBAz6UR7_uldQWOnRmW5Zk=&amp;sa=X&amp;ei=NLqtTP2pLN6I4gbx0siZBg&amp;ved=0CBsQ9QEw" style="width:24pt;height:38.25pt;visibility:visible" o:button="t">
              <v:fill o:detectmouseclick="t"/>
              <v:imagedata r:id="rId6" o:title=""/>
            </v:shape>
          </w:pict>
        </w:r>
      </w:hyperlink>
    </w:p>
    <w:p w:rsidR="0025082E" w:rsidRPr="0039149C" w:rsidRDefault="0025082E">
      <w:pPr>
        <w:rPr>
          <w:rFonts w:ascii="Times New Roman" w:hAnsi="Times New Roman"/>
        </w:rPr>
      </w:pPr>
      <w:r w:rsidRPr="0039149C">
        <w:rPr>
          <w:rFonts w:ascii="Times New Roman" w:hAnsi="Times New Roman"/>
        </w:rPr>
        <w:t>Fred Çakmaktaş’ın sözlerinden aşağıdaki ifadelerden hangisini çıkarabiliriz?</w:t>
      </w:r>
    </w:p>
    <w:p w:rsidR="0025082E" w:rsidRDefault="0025082E">
      <w:pPr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A.</w:t>
      </w:r>
      <w:r w:rsidRPr="0039149C">
        <w:rPr>
          <w:rFonts w:ascii="Times New Roman" w:hAnsi="Times New Roman"/>
          <w:sz w:val="24"/>
          <w:szCs w:val="24"/>
        </w:rPr>
        <w:t>Farklı olaylar karşısında her insan aynı tepkiyi verir</w:t>
      </w:r>
      <w:r>
        <w:rPr>
          <w:rFonts w:ascii="Times New Roman" w:hAnsi="Times New Roman"/>
          <w:color w:val="FF0000"/>
          <w:sz w:val="24"/>
          <w:szCs w:val="24"/>
        </w:rPr>
        <w:t>.</w:t>
      </w:r>
    </w:p>
    <w:p w:rsidR="0025082E" w:rsidRDefault="0025082E">
      <w:pPr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B.</w:t>
      </w:r>
      <w:r w:rsidRPr="0039149C">
        <w:rPr>
          <w:rFonts w:ascii="Times New Roman" w:hAnsi="Times New Roman"/>
          <w:sz w:val="24"/>
          <w:szCs w:val="24"/>
        </w:rPr>
        <w:t>Duygularımız gün içerisinde değişiklik göstermez</w:t>
      </w:r>
      <w:r>
        <w:rPr>
          <w:rFonts w:ascii="Times New Roman" w:hAnsi="Times New Roman"/>
          <w:color w:val="FF0000"/>
          <w:sz w:val="24"/>
          <w:szCs w:val="24"/>
        </w:rPr>
        <w:t>.</w:t>
      </w:r>
    </w:p>
    <w:p w:rsidR="0025082E" w:rsidRPr="0039149C" w:rsidRDefault="0025082E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C.</w:t>
      </w:r>
      <w:r w:rsidRPr="0039149C">
        <w:rPr>
          <w:rFonts w:ascii="Times New Roman" w:hAnsi="Times New Roman"/>
          <w:sz w:val="24"/>
          <w:szCs w:val="24"/>
        </w:rPr>
        <w:t>Farklı olaylar karşısında farklı duygular yaşayabiliriz.</w:t>
      </w:r>
    </w:p>
    <w:p w:rsidR="0025082E" w:rsidRPr="0039149C" w:rsidRDefault="0025082E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28" style="position:absolute;margin-left:-44.6pt;margin-top:35.55pt;width:267.75pt;height:7.15pt;z-index:251645952"/>
        </w:pict>
      </w:r>
      <w:r>
        <w:rPr>
          <w:rFonts w:ascii="Times New Roman" w:hAnsi="Times New Roman"/>
          <w:color w:val="FF0000"/>
          <w:sz w:val="24"/>
          <w:szCs w:val="24"/>
        </w:rPr>
        <w:t>D.</w:t>
      </w:r>
      <w:r w:rsidRPr="0039149C">
        <w:rPr>
          <w:rFonts w:ascii="Times New Roman" w:hAnsi="Times New Roman"/>
          <w:sz w:val="24"/>
          <w:szCs w:val="24"/>
        </w:rPr>
        <w:t>Her insanın duygu ve düşünceleri farklıdır.</w:t>
      </w:r>
    </w:p>
    <w:p w:rsidR="0025082E" w:rsidRDefault="0025082E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29" type="#_x0000_t62" style="position:absolute;margin-left:46.15pt;margin-top:8.05pt;width:171pt;height:43.5pt;z-index:251646976" adj="-1206,2458">
            <v:textbox>
              <w:txbxContent>
                <w:p w:rsidR="0025082E" w:rsidRDefault="0025082E">
                  <w:r>
                    <w:t>Söyleyin bakalım çocuklar, şu an hangi duyguyu yaşamaktayım?</w:t>
                  </w:r>
                </w:p>
              </w:txbxContent>
            </v:textbox>
          </v:shape>
        </w:pict>
      </w:r>
      <w:r w:rsidRPr="00445F4A">
        <w:rPr>
          <w:rFonts w:ascii="Times New Roman" w:hAnsi="Times New Roman"/>
          <w:b/>
          <w:color w:val="FF0000"/>
          <w:sz w:val="24"/>
          <w:szCs w:val="24"/>
        </w:rPr>
        <w:t>2.</w:t>
      </w:r>
      <w:r w:rsidRPr="00445F4A">
        <w:rPr>
          <w:rFonts w:ascii="Arial" w:hAnsi="Arial" w:cs="Arial"/>
          <w:color w:val="000000"/>
        </w:rPr>
        <w:t xml:space="preserve"> </w:t>
      </w:r>
      <w:hyperlink r:id="rId7" w:history="1">
        <w:r w:rsidRPr="00F6491D">
          <w:rPr>
            <w:rFonts w:ascii="Arial" w:hAnsi="Arial" w:cs="Arial"/>
            <w:noProof/>
            <w:color w:val="0000FF"/>
            <w:lang w:eastAsia="tr-TR"/>
          </w:rPr>
          <w:pict>
            <v:shape id="ipf_VLFAvZHXrSRoM:" o:spid="_x0000_i1026" type="#_x0000_t75" alt="http://t1.gstatic.com/images?q=tbn:_VLFAvZHXrSRoM:http://themoderatevoice.com/wordpress-engine/files/2009-january/fred_flintstone.jpg" href="http://www.google.com.tr/imgres?imgurl=http://themoderatevoice.com/wordpress-engine/files/2009-january/fred_flintstone.jpg&amp;imgrefurl=http://themoderatevoice.com/25869/obama-finds-white-house-in-fred-flintstone-technology-era/&amp;usg=__920fQNHcDRE7V-o19Neg9sIdodc=&amp;h=292&amp;w=250&amp;sz=26&amp;hl=tr&amp;start=12&amp;zoom=1&amp;um=1&amp;itbs=1&amp;tbnid=_VLFAvZHXrSRoM:&amp;tbnh=115&amp;tbnw=98&amp;prev=/images?q=fred+%C3%A7akmakta%C5%9F&amp;um=1&amp;hl=tr&amp;sa=X&amp;tbs=isch" style="width:27pt;height:32.25pt;visibility:visible" o:button="t">
              <v:fill o:detectmouseclick="t"/>
              <v:imagedata r:id="rId8" o:title=""/>
            </v:shape>
          </w:pict>
        </w:r>
      </w:hyperlink>
    </w:p>
    <w:p w:rsidR="0025082E" w:rsidRPr="00445F4A" w:rsidRDefault="0025082E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25082E" w:rsidRPr="00445F4A" w:rsidRDefault="0025082E" w:rsidP="00445F4A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445F4A">
        <w:rPr>
          <w:rFonts w:ascii="Times New Roman" w:hAnsi="Times New Roman"/>
          <w:sz w:val="24"/>
          <w:szCs w:val="24"/>
        </w:rPr>
        <w:t xml:space="preserve">Mutluluk           </w:t>
      </w:r>
      <w:r w:rsidRPr="00445F4A">
        <w:rPr>
          <w:rFonts w:ascii="Times New Roman" w:hAnsi="Times New Roman"/>
          <w:color w:val="FF0000"/>
          <w:sz w:val="24"/>
          <w:szCs w:val="24"/>
        </w:rPr>
        <w:t>C</w:t>
      </w:r>
      <w:r w:rsidRPr="00445F4A">
        <w:rPr>
          <w:rFonts w:ascii="Times New Roman" w:hAnsi="Times New Roman"/>
          <w:sz w:val="24"/>
          <w:szCs w:val="24"/>
        </w:rPr>
        <w:t>. Üzüntü</w:t>
      </w:r>
    </w:p>
    <w:p w:rsidR="0025082E" w:rsidRPr="00445F4A" w:rsidRDefault="0025082E" w:rsidP="00445F4A">
      <w:pPr>
        <w:pStyle w:val="ListParagraph"/>
        <w:numPr>
          <w:ilvl w:val="0"/>
          <w:numId w:val="1"/>
        </w:num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tr-TR"/>
        </w:rPr>
        <w:pict>
          <v:rect id="_x0000_s1030" style="position:absolute;left:0;text-align:left;margin-left:-44.6pt;margin-top:18pt;width:267.75pt;height:7.15pt;z-index:251648000"/>
        </w:pict>
      </w:r>
      <w:r w:rsidRPr="00445F4A">
        <w:rPr>
          <w:rFonts w:ascii="Times New Roman" w:hAnsi="Times New Roman"/>
          <w:sz w:val="24"/>
          <w:szCs w:val="24"/>
        </w:rPr>
        <w:t xml:space="preserve">Korku                </w:t>
      </w:r>
      <w:r w:rsidRPr="00445F4A">
        <w:rPr>
          <w:rFonts w:ascii="Times New Roman" w:hAnsi="Times New Roman"/>
          <w:color w:val="FF0000"/>
          <w:sz w:val="24"/>
          <w:szCs w:val="24"/>
        </w:rPr>
        <w:t>D</w:t>
      </w:r>
      <w:r w:rsidRPr="00445F4A">
        <w:rPr>
          <w:rFonts w:ascii="Times New Roman" w:hAnsi="Times New Roman"/>
          <w:sz w:val="24"/>
          <w:szCs w:val="24"/>
        </w:rPr>
        <w:t>.Endişe</w:t>
      </w:r>
    </w:p>
    <w:p w:rsidR="0025082E" w:rsidRPr="00445F4A" w:rsidRDefault="0025082E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31" type="#_x0000_t62" style="position:absolute;margin-left:46.15pt;margin-top:6.05pt;width:171pt;height:39.75pt;z-index:251649024" adj="-1838,6358">
            <v:textbox>
              <w:txbxContent>
                <w:p w:rsidR="0025082E" w:rsidRDefault="0025082E">
                  <w:r>
                    <w:t>Çok iyi beklediğim bir sınavdan, çok kötü bir sonuç aldım.</w:t>
                  </w:r>
                </w:p>
              </w:txbxContent>
            </v:textbox>
          </v:shape>
        </w:pict>
      </w:r>
      <w:r w:rsidRPr="00445F4A">
        <w:rPr>
          <w:rFonts w:ascii="Times New Roman" w:hAnsi="Times New Roman"/>
          <w:b/>
          <w:color w:val="FF0000"/>
          <w:sz w:val="24"/>
          <w:szCs w:val="24"/>
        </w:rPr>
        <w:t>3.</w:t>
      </w:r>
      <w:r w:rsidRPr="00445F4A">
        <w:rPr>
          <w:rFonts w:ascii="Arial" w:hAnsi="Arial" w:cs="Arial"/>
          <w:color w:val="000000"/>
        </w:rPr>
        <w:t xml:space="preserve"> </w:t>
      </w:r>
      <w:hyperlink r:id="rId9" w:history="1">
        <w:r w:rsidRPr="00F6491D">
          <w:rPr>
            <w:rFonts w:ascii="Arial" w:hAnsi="Arial" w:cs="Arial"/>
            <w:noProof/>
            <w:color w:val="0000FF"/>
            <w:lang w:eastAsia="tr-TR"/>
          </w:rPr>
          <w:pict>
            <v:shape id="ipfuDgRlW-FUbiWkM:" o:spid="_x0000_i1027" type="#_x0000_t75" alt="http://t1.gstatic.com/images?q=tbn:uDgRlW-FUbiWkM:http://gorseller.itusozluk.com/4f21adc2a77a410dc5955a65b2d7fa4630905/tb/120" href="http://www.google.com.tr/imgres?imgurl=http://gorseller.itusozluk.com/4f21adc2a77a410dc5955a65b2d7fa4630905/tb/120&amp;imgrefurl=http://www.itusozluk.com/goster.php/barney+rubble/?d=barney+molozta%FE&amp;usg=__l9jpHM6Q5c4aa7VeQVtPhd1s2io=&amp;h=120&amp;w=120&amp;sz=5&amp;hl=tr&amp;start=1&amp;zoom=1&amp;um=1&amp;itbs=1&amp;tbnid=uDgRlW-FUbiWkM:&amp;tbnh=88&amp;tbnw=88&amp;prev=/images?q=barney+molozta%C5%9F&amp;um=1&amp;hl=tr&amp;tbs=isch" style="width:24.75pt;height:24.75pt;flip:x;visibility:visible" o:button="t">
              <v:fill o:detectmouseclick="t"/>
              <v:imagedata r:id="rId10" o:title=""/>
            </v:shape>
          </w:pict>
        </w:r>
      </w:hyperlink>
    </w:p>
    <w:p w:rsidR="0025082E" w:rsidRDefault="0025082E">
      <w:pPr>
        <w:rPr>
          <w:rFonts w:ascii="Times New Roman" w:hAnsi="Times New Roman"/>
          <w:color w:val="FF0000"/>
          <w:sz w:val="24"/>
          <w:szCs w:val="24"/>
        </w:rPr>
      </w:pPr>
    </w:p>
    <w:p w:rsidR="0025082E" w:rsidRPr="00596D1A" w:rsidRDefault="0025082E">
      <w:pPr>
        <w:rPr>
          <w:rFonts w:ascii="Times New Roman" w:hAnsi="Times New Roman"/>
          <w:color w:val="000000"/>
        </w:rPr>
      </w:pPr>
      <w:r w:rsidRPr="00596D1A">
        <w:rPr>
          <w:rFonts w:ascii="Times New Roman" w:hAnsi="Times New Roman"/>
          <w:color w:val="000000"/>
        </w:rPr>
        <w:t>Aşağıdakilerden hangisi Barney Moloztaş’ın</w:t>
      </w:r>
      <w:r>
        <w:rPr>
          <w:rFonts w:ascii="Times New Roman" w:hAnsi="Times New Roman"/>
          <w:color w:val="000000"/>
        </w:rPr>
        <w:t xml:space="preserve"> yaşayabileceği bir duygu değildir?</w:t>
      </w:r>
    </w:p>
    <w:p w:rsidR="0025082E" w:rsidRDefault="0025082E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color w:val="000000"/>
          <w:sz w:val="24"/>
          <w:szCs w:val="24"/>
        </w:rPr>
        <w:t xml:space="preserve">hayal kırıklığı            </w:t>
      </w:r>
      <w:r w:rsidRPr="00596D1A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. endişe</w:t>
      </w:r>
    </w:p>
    <w:p w:rsidR="0025082E" w:rsidRPr="00596D1A" w:rsidRDefault="0025082E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32" style="position:absolute;margin-left:-44.6pt;margin-top:18.65pt;width:267.75pt;height:7.15pt;z-index:251650048"/>
        </w:pict>
      </w:r>
      <w:r w:rsidRPr="00596D1A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.üzüntü                        </w:t>
      </w:r>
      <w:r w:rsidRPr="00596D1A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 şaşkınlık</w:t>
      </w:r>
    </w:p>
    <w:p w:rsidR="0025082E" w:rsidRPr="00596D1A" w:rsidRDefault="0025082E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3" type="#_x0000_t32" style="position:absolute;margin-left:36.4pt;margin-top:30.7pt;width:46.5pt;height:0;flip:x;z-index:251651072" o:connectortype="straight">
            <v:stroke endarrow="block"/>
          </v:shape>
        </w:pict>
      </w:r>
      <w:r w:rsidRPr="00596D1A">
        <w:rPr>
          <w:rFonts w:ascii="Times New Roman" w:hAnsi="Times New Roman"/>
          <w:b/>
          <w:color w:val="FF0000"/>
          <w:sz w:val="24"/>
          <w:szCs w:val="24"/>
        </w:rPr>
        <w:t>4.</w:t>
      </w:r>
      <w:hyperlink r:id="rId11" w:history="1">
        <w:r w:rsidRPr="00F6491D">
          <w:rPr>
            <w:rFonts w:ascii="Arial" w:hAnsi="Arial" w:cs="Arial"/>
            <w:noProof/>
            <w:color w:val="0000FF"/>
            <w:lang w:eastAsia="tr-TR"/>
          </w:rPr>
          <w:pict>
            <v:shape id="Resim 10" o:spid="_x0000_i1028" type="#_x0000_t75" alt="http://www.google.com.tr/images?q=tbn:jGo-Di3vyIBWCM::www.nkfu.com/wp-content/uploads/2010/08/nufus-cuzdani.gif&amp;t=1&amp;h=196&amp;w=146&amp;usg=__XCkfqZZ8cfWQcY3L4hy3VPahRAE=" href="http://www.google.com.tr/imgres?imgurl=http://www.nkfu.com/wp-content/uploads/2010/08/nufus-cuzdani.gif&amp;imgrefurl=http://www.nkfu.com/nufus-cuzdani-yenilemek-icin-gerekli-evraklar/&amp;h=315&amp;w=236&amp;sz=31&amp;tbnid=jGo-Di3vyIBWCM:&amp;tbnh=252&amp;tbnw=188&amp;prev=/images?q=kimlik+c%C3%BCzdan%C4%B1+resmi&amp;zoom=1&amp;q=kimlik+c%C3%BCzdan%C4%B1+resmi&amp;hl=tr&amp;usg=__RZRa815y9WTv4o4MDyg-fY_F5LM=&amp;sa=X&amp;ei=_b-tTJ3uA8SK4QbTgY2zBg&amp;ved=0CBgQ9QEw" style="width:40.5pt;height:54.75pt;visibility:visible" o:button="t">
              <v:fill o:detectmouseclick="t"/>
              <v:imagedata r:id="rId12" o:title=""/>
            </v:shape>
          </w:pict>
        </w:r>
      </w:hyperlink>
      <w:r>
        <w:rPr>
          <w:rFonts w:ascii="Times New Roman" w:hAnsi="Times New Roman"/>
          <w:b/>
          <w:color w:val="FF0000"/>
          <w:sz w:val="24"/>
          <w:szCs w:val="24"/>
        </w:rPr>
        <w:t xml:space="preserve">                  </w:t>
      </w:r>
    </w:p>
    <w:p w:rsidR="0025082E" w:rsidRPr="00596D1A" w:rsidRDefault="0025082E">
      <w:pPr>
        <w:rPr>
          <w:rFonts w:ascii="Times New Roman" w:hAnsi="Times New Roman"/>
          <w:color w:val="000000"/>
          <w:sz w:val="24"/>
          <w:szCs w:val="24"/>
        </w:rPr>
      </w:pPr>
      <w:r w:rsidRPr="00596D1A">
        <w:rPr>
          <w:rFonts w:ascii="Times New Roman" w:hAnsi="Times New Roman"/>
          <w:color w:val="000000"/>
          <w:sz w:val="24"/>
          <w:szCs w:val="24"/>
        </w:rPr>
        <w:t>Bir nüfus cüzdanında ok işareti ile gösterilmiş yerde hangi bilgi vardır?</w:t>
      </w:r>
    </w:p>
    <w:p w:rsidR="0025082E" w:rsidRPr="00596D1A" w:rsidRDefault="0025082E" w:rsidP="00596D1A">
      <w:pPr>
        <w:pStyle w:val="ListParagraph"/>
        <w:numPr>
          <w:ilvl w:val="0"/>
          <w:numId w:val="2"/>
        </w:numPr>
        <w:rPr>
          <w:rFonts w:ascii="Times New Roman" w:hAnsi="Times New Roman"/>
          <w:color w:val="000000"/>
          <w:sz w:val="24"/>
          <w:szCs w:val="24"/>
        </w:rPr>
      </w:pPr>
      <w:r w:rsidRPr="00596D1A">
        <w:rPr>
          <w:rFonts w:ascii="Times New Roman" w:hAnsi="Times New Roman"/>
          <w:color w:val="000000"/>
          <w:sz w:val="24"/>
          <w:szCs w:val="24"/>
        </w:rPr>
        <w:t>Ad</w:t>
      </w:r>
      <w:r>
        <w:rPr>
          <w:rFonts w:ascii="Times New Roman" w:hAnsi="Times New Roman"/>
          <w:color w:val="FF0000"/>
          <w:sz w:val="24"/>
          <w:szCs w:val="24"/>
        </w:rPr>
        <w:t xml:space="preserve">                C. </w:t>
      </w:r>
      <w:r w:rsidRPr="00596D1A">
        <w:rPr>
          <w:rFonts w:ascii="Times New Roman" w:hAnsi="Times New Roman"/>
          <w:color w:val="000000"/>
          <w:sz w:val="24"/>
          <w:szCs w:val="24"/>
        </w:rPr>
        <w:t>TC kimlik no</w:t>
      </w:r>
    </w:p>
    <w:p w:rsidR="0025082E" w:rsidRPr="00596D1A" w:rsidRDefault="0025082E" w:rsidP="00596D1A">
      <w:pPr>
        <w:pStyle w:val="ListParagraph"/>
        <w:numPr>
          <w:ilvl w:val="0"/>
          <w:numId w:val="2"/>
        </w:numPr>
        <w:rPr>
          <w:rFonts w:ascii="Times New Roman" w:hAnsi="Times New Roman"/>
          <w:color w:val="000000"/>
          <w:sz w:val="24"/>
          <w:szCs w:val="24"/>
        </w:rPr>
      </w:pPr>
      <w:r w:rsidRPr="00596D1A">
        <w:rPr>
          <w:rFonts w:ascii="Times New Roman" w:hAnsi="Times New Roman"/>
          <w:color w:val="000000"/>
          <w:sz w:val="24"/>
          <w:szCs w:val="24"/>
        </w:rPr>
        <w:t>Ana Adı</w:t>
      </w:r>
      <w:r>
        <w:rPr>
          <w:rFonts w:ascii="Times New Roman" w:hAnsi="Times New Roman"/>
          <w:color w:val="FF0000"/>
          <w:sz w:val="24"/>
          <w:szCs w:val="24"/>
        </w:rPr>
        <w:t xml:space="preserve">       D.</w:t>
      </w:r>
      <w:r w:rsidRPr="00596D1A">
        <w:rPr>
          <w:rFonts w:ascii="Times New Roman" w:hAnsi="Times New Roman"/>
          <w:color w:val="000000"/>
          <w:sz w:val="24"/>
          <w:szCs w:val="24"/>
        </w:rPr>
        <w:t>Soyad</w:t>
      </w:r>
    </w:p>
    <w:p w:rsidR="0025082E" w:rsidRDefault="0025082E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34" type="#_x0000_t62" style="position:absolute;margin-left:48.4pt;margin-top:22.15pt;width:189pt;height:40.5pt;z-index:251652096" adj="-1994,15280">
            <v:textbox>
              <w:txbxContent>
                <w:p w:rsidR="0025082E" w:rsidRDefault="0025082E">
                  <w:r>
                    <w:t xml:space="preserve">Çocuklar, benim nüfus cüzdanımda aşağıdaki bilgilerden hangisi </w:t>
                  </w:r>
                  <w:r w:rsidRPr="00DE426C">
                    <w:rPr>
                      <w:sz w:val="20"/>
                      <w:szCs w:val="20"/>
                    </w:rPr>
                    <w:t>yoktur?</w:t>
                  </w:r>
                </w:p>
              </w:txbxContent>
            </v:textbox>
          </v:shape>
        </w:pict>
      </w:r>
      <w:r>
        <w:rPr>
          <w:rFonts w:ascii="Times New Roman" w:hAnsi="Times New Roman"/>
          <w:color w:val="FF0000"/>
          <w:sz w:val="24"/>
          <w:szCs w:val="24"/>
        </w:rPr>
        <w:t xml:space="preserve">DERSİ ÇALIŞMA YAPRAKLARI – 1 </w:t>
      </w:r>
    </w:p>
    <w:p w:rsidR="0025082E" w:rsidRDefault="0025082E">
      <w:pPr>
        <w:rPr>
          <w:rFonts w:ascii="Arial" w:hAnsi="Arial" w:cs="Arial"/>
          <w:color w:val="000000"/>
        </w:rPr>
      </w:pPr>
      <w:r w:rsidRPr="00DE426C">
        <w:rPr>
          <w:rFonts w:ascii="Times New Roman" w:hAnsi="Times New Roman"/>
          <w:b/>
          <w:color w:val="FF0000"/>
          <w:sz w:val="24"/>
          <w:szCs w:val="24"/>
        </w:rPr>
        <w:t>5.</w:t>
      </w:r>
      <w:r w:rsidRPr="00DE426C">
        <w:rPr>
          <w:rFonts w:ascii="Arial" w:hAnsi="Arial" w:cs="Arial"/>
          <w:color w:val="000000"/>
        </w:rPr>
        <w:t xml:space="preserve"> </w:t>
      </w:r>
      <w:hyperlink r:id="rId13" w:history="1">
        <w:r w:rsidRPr="00F6491D">
          <w:rPr>
            <w:rFonts w:ascii="Arial" w:hAnsi="Arial" w:cs="Arial"/>
            <w:noProof/>
            <w:color w:val="0000FF"/>
            <w:lang w:eastAsia="tr-TR"/>
          </w:rPr>
          <w:pict>
            <v:shape id="ipfhmH9jZCa3No2rM:" o:spid="_x0000_i1029" type="#_x0000_t75" alt="http://t1.gstatic.com/images?q=tbn:hmH9jZCa3No2rM:http://www.resimarsiv.com/data/media/309/www.resimcity.com_ataturk_resimleri_5_2.jpg" href="http://www.google.com.tr/imgres?imgurl=http://www.resimarsiv.com/data/media/309/www.resimcity.com_ataturk_resimleri_5_2.jpg&amp;imgrefurl=http://www.resimarsiv.com/img553.htm&amp;usg=__bHIF3ZvcrHLxo4zYi9lhnWzxr0I=&amp;h=598&amp;w=412&amp;sz=19&amp;hl=tr&amp;start=144&amp;zoom=1&amp;um=1&amp;itbs=1&amp;tbnid=hmH9jZCa3No2rM:&amp;tbnh=135&amp;tbnw=93&amp;prev=/images?q=atat%C3%BCrk+resimleri&amp;start=140&amp;um=1&amp;hl=tr&amp;sa=N&amp;ndsp=20&amp;tbs=isch" style="width:25.5pt;height:37.5pt;visibility:visible" o:button="t">
              <v:fill o:detectmouseclick="t"/>
              <v:imagedata r:id="rId14" o:title=""/>
            </v:shape>
          </w:pict>
        </w:r>
      </w:hyperlink>
    </w:p>
    <w:p w:rsidR="0025082E" w:rsidRDefault="0025082E">
      <w:pPr>
        <w:rPr>
          <w:rFonts w:ascii="Times New Roman" w:hAnsi="Times New Roman"/>
          <w:color w:val="000000"/>
          <w:sz w:val="24"/>
          <w:szCs w:val="24"/>
        </w:rPr>
      </w:pPr>
      <w:r w:rsidRPr="00DE426C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.TC kimlik no              </w:t>
      </w:r>
      <w:r w:rsidRPr="00DE426C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. Doğum yeri</w:t>
      </w:r>
    </w:p>
    <w:p w:rsidR="0025082E" w:rsidRDefault="0025082E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35" style="position:absolute;margin-left:-14.2pt;margin-top:15.75pt;width:267.75pt;height:7.15pt;z-index:251653120"/>
        </w:pict>
      </w:r>
      <w:r w:rsidRPr="00DE426C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. Ana adı                      </w:t>
      </w:r>
      <w:r w:rsidRPr="00DE426C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 Doğum tarihi</w:t>
      </w:r>
    </w:p>
    <w:p w:rsidR="0025082E" w:rsidRDefault="0025082E">
      <w:pPr>
        <w:rPr>
          <w:rFonts w:ascii="Times New Roman" w:hAnsi="Times New Roman"/>
          <w:color w:val="000000"/>
          <w:sz w:val="24"/>
          <w:szCs w:val="24"/>
        </w:rPr>
      </w:pPr>
      <w:r w:rsidRPr="00DE426C">
        <w:rPr>
          <w:rFonts w:ascii="Times New Roman" w:hAnsi="Times New Roman"/>
          <w:b/>
          <w:color w:val="FF0000"/>
          <w:sz w:val="24"/>
          <w:szCs w:val="24"/>
        </w:rPr>
        <w:t>6.</w:t>
      </w:r>
      <w:r>
        <w:rPr>
          <w:rFonts w:ascii="Times New Roman" w:hAnsi="Times New Roman"/>
          <w:color w:val="000000"/>
          <w:sz w:val="24"/>
          <w:szCs w:val="24"/>
        </w:rPr>
        <w:t>1.Çanakkale Savaşı    2.TBMM’in açılışı</w:t>
      </w:r>
    </w:p>
    <w:p w:rsidR="0025082E" w:rsidRDefault="0025082E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3.Samsun’a çıkışı      4.Harf İnkılabı</w:t>
      </w:r>
    </w:p>
    <w:p w:rsidR="0025082E" w:rsidRDefault="0025082E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5.Orduya katılışı     6.Cumhuriyetin ilanı </w:t>
      </w:r>
    </w:p>
    <w:p w:rsidR="0025082E" w:rsidRDefault="0025082E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Yukarıda Atatürk’ün yaşadığı olaylar kronolojik sıraya konulursa, sıralama nasıl olmalıdır?</w:t>
      </w:r>
    </w:p>
    <w:p w:rsidR="0025082E" w:rsidRDefault="0025082E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A.1–2–3–4–5–6                 B.5–1–3–2–6–4 </w:t>
      </w:r>
    </w:p>
    <w:p w:rsidR="0025082E" w:rsidRDefault="0025082E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36" style="position:absolute;margin-left:-14.2pt;margin-top:18.9pt;width:267.75pt;height:7.15pt;z-index:251654144"/>
        </w:pict>
      </w:r>
      <w:r>
        <w:rPr>
          <w:rFonts w:ascii="Times New Roman" w:hAnsi="Times New Roman"/>
          <w:color w:val="000000"/>
          <w:sz w:val="24"/>
          <w:szCs w:val="24"/>
        </w:rPr>
        <w:t xml:space="preserve">C.5–1–3–2–4–6                 D.5–3–1–2–6–4 </w:t>
      </w:r>
    </w:p>
    <w:p w:rsidR="0025082E" w:rsidRDefault="0025082E">
      <w:pPr>
        <w:rPr>
          <w:rFonts w:ascii="Arial" w:hAnsi="Arial" w:cs="Arial"/>
          <w:color w:val="000000"/>
        </w:rPr>
      </w:pPr>
      <w:r>
        <w:rPr>
          <w:noProof/>
          <w:lang w:eastAsia="tr-TR"/>
        </w:rPr>
        <w:pict>
          <v:shape id="_x0000_s1037" type="#_x0000_t62" style="position:absolute;margin-left:52.15pt;margin-top:10.7pt;width:197.25pt;height:38.25pt;z-index:251655168" adj="-2239,508">
            <v:textbox>
              <w:txbxContent>
                <w:p w:rsidR="0025082E" w:rsidRDefault="0025082E">
                  <w:r>
                    <w:t>Nüfus cüzdanına bakarak aşağıda -kilerden hangisini öğrenemeyiz?</w:t>
                  </w:r>
                </w:p>
              </w:txbxContent>
            </v:textbox>
          </v:shape>
        </w:pict>
      </w:r>
      <w:r w:rsidRPr="00DD75A0">
        <w:rPr>
          <w:rFonts w:ascii="Times New Roman" w:hAnsi="Times New Roman"/>
          <w:b/>
          <w:color w:val="FF0000"/>
          <w:sz w:val="24"/>
          <w:szCs w:val="24"/>
        </w:rPr>
        <w:t>7.</w:t>
      </w:r>
      <w:r w:rsidRPr="00DD75A0">
        <w:rPr>
          <w:rFonts w:ascii="Arial" w:hAnsi="Arial" w:cs="Arial"/>
          <w:color w:val="000000"/>
        </w:rPr>
        <w:t xml:space="preserve"> </w:t>
      </w:r>
      <w:hyperlink r:id="rId15" w:history="1">
        <w:r w:rsidRPr="00F6491D">
          <w:rPr>
            <w:rFonts w:ascii="Arial" w:hAnsi="Arial" w:cs="Arial"/>
            <w:noProof/>
            <w:color w:val="0000FF"/>
            <w:lang w:eastAsia="tr-TR"/>
          </w:rPr>
          <w:pict>
            <v:shape id="ipfOY_egQtnEK79xM:" o:spid="_x0000_i1030" type="#_x0000_t75" alt="http://t2.gstatic.com/images?q=tbn:OY_egQtnEK79xM:http://www.guzel-resimler.org/data/media/251/Sylvester_Jr_Resimleri__Looney_Tunes__Warner_Bross.jpg" href="http://www.google.com.tr/imgres?imgurl=http://www.guzel-resimler.org/data/media/251/Sylvester_Jr_Resimleri__Looney_Tunes__Warner_Bross.jpg&amp;imgrefurl=http://www.guzel-resimler.org/e-kart.img4107.htm&amp;usg=__TQuXl2D_TsaI2_46Skl2-ITUI2I=&amp;h=391&amp;w=315&amp;sz=21&amp;hl=tr&amp;start=2&amp;zoom=1&amp;um=1&amp;itbs=1&amp;tbnid=OY_egQtnEK79xM:&amp;tbnh=123&amp;tbnw=99&amp;prev=/images?q=sylvester&amp;um=1&amp;hl=tr&amp;tbs=isch" style="width:33.75pt;height:41.25pt;visibility:visible" o:button="t">
              <v:fill o:detectmouseclick="t"/>
              <v:imagedata r:id="rId16" o:title=""/>
            </v:shape>
          </w:pict>
        </w:r>
      </w:hyperlink>
    </w:p>
    <w:p w:rsidR="0025082E" w:rsidRDefault="0025082E" w:rsidP="004C0E68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color w:val="000000"/>
          <w:sz w:val="24"/>
          <w:szCs w:val="24"/>
        </w:rPr>
        <w:t xml:space="preserve">kimlik numarasını              </w:t>
      </w:r>
      <w:r w:rsidRPr="004C0E68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. yaşını</w:t>
      </w:r>
    </w:p>
    <w:p w:rsidR="0025082E" w:rsidRDefault="0025082E" w:rsidP="004C0E68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38" style="position:absolute;margin-left:-14.2pt;margin-top:20.6pt;width:267.75pt;height:7.15pt;z-index:251656192"/>
        </w:pict>
      </w:r>
      <w:r w:rsidRPr="004C0E68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.hobilerini                            </w:t>
      </w:r>
      <w:r w:rsidRPr="004C0E68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.anne adını</w:t>
      </w:r>
    </w:p>
    <w:p w:rsidR="0025082E" w:rsidRDefault="0025082E" w:rsidP="004C0E68">
      <w:pPr>
        <w:rPr>
          <w:rFonts w:ascii="Arial" w:hAnsi="Arial" w:cs="Arial"/>
          <w:color w:val="000000"/>
        </w:rPr>
      </w:pPr>
      <w:r>
        <w:rPr>
          <w:noProof/>
          <w:lang w:eastAsia="tr-TR"/>
        </w:rPr>
        <w:pict>
          <v:shape id="_x0000_s1039" type="#_x0000_t62" style="position:absolute;margin-left:48.4pt;margin-top:8.8pt;width:201pt;height:43.5pt;z-index:251657216" adj="-1553,3352">
            <v:textbox>
              <w:txbxContent>
                <w:p w:rsidR="0025082E" w:rsidRDefault="0025082E">
                  <w:r>
                    <w:t>Aşağıdakilerden hangisi kimlik belgesi olarak kullanılmaz çocuklar?</w:t>
                  </w:r>
                </w:p>
              </w:txbxContent>
            </v:textbox>
          </v:shape>
        </w:pict>
      </w:r>
      <w:r w:rsidRPr="004C0E68">
        <w:rPr>
          <w:rFonts w:ascii="Times New Roman" w:hAnsi="Times New Roman"/>
          <w:b/>
          <w:color w:val="FF0000"/>
          <w:sz w:val="24"/>
          <w:szCs w:val="24"/>
        </w:rPr>
        <w:t>8.</w:t>
      </w:r>
      <w:r w:rsidRPr="004C0E68">
        <w:rPr>
          <w:rFonts w:ascii="Arial" w:hAnsi="Arial" w:cs="Arial"/>
          <w:color w:val="000000"/>
        </w:rPr>
        <w:t xml:space="preserve"> </w:t>
      </w:r>
      <w:hyperlink r:id="rId17" w:history="1">
        <w:r w:rsidRPr="00F6491D">
          <w:rPr>
            <w:rFonts w:ascii="Arial" w:hAnsi="Arial" w:cs="Arial"/>
            <w:noProof/>
            <w:color w:val="0000FF"/>
            <w:lang w:eastAsia="tr-TR"/>
          </w:rPr>
          <w:pict>
            <v:shape id="ipfpPO83TcljhigEM:" o:spid="_x0000_i1031" type="#_x0000_t75" alt="http://t0.gstatic.com/images?q=tbn:pPO83TcljhigEM:http://danyel_rocknroll.zip.net/images/garfield111.jpg" href="http://www.google.com.tr/imgres?imgurl=http://danyel_rocknroll.zip.net/images/garfield111.jpg&amp;imgrefurl=http://produto.mercadolivre.com.br/MLB-116505928-bolsa-garfield-g9c107-lancamento-2010-_JM&amp;usg=__nAmikparGsTjRIj8pIgkT5Nl7hE=&amp;h=525&amp;w=387&amp;sz=82&amp;hl=tr&amp;start=9&amp;zoom=1&amp;um=1&amp;itbs=1&amp;tbnid=pPO83TcljhigEM:&amp;tbnh=132&amp;tbnw=97&amp;prev=/images?q=garfield&amp;tbnid=NQMqq1WNiWnCTM:&amp;tbnh=0&amp;tbnw=0&amp;um=1&amp;hl=tr&amp;sa=X&amp;imgtype=i_similar&amp;tbs=isch" style="width:26.25pt;height:36pt;visibility:visible" o:button="t">
              <v:fill o:detectmouseclick="t"/>
              <v:imagedata r:id="rId18" o:title=""/>
            </v:shape>
          </w:pict>
        </w:r>
      </w:hyperlink>
    </w:p>
    <w:p w:rsidR="0025082E" w:rsidRDefault="0025082E" w:rsidP="004C0E68">
      <w:pPr>
        <w:rPr>
          <w:rFonts w:ascii="Arial" w:hAnsi="Arial" w:cs="Arial"/>
          <w:color w:val="000000"/>
        </w:rPr>
      </w:pPr>
    </w:p>
    <w:p w:rsidR="0025082E" w:rsidRDefault="0025082E" w:rsidP="004C0E68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color w:val="000000"/>
          <w:sz w:val="24"/>
          <w:szCs w:val="24"/>
        </w:rPr>
        <w:t xml:space="preserve">pasaport                      </w:t>
      </w:r>
      <w:r w:rsidRPr="004C0E68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. ehliyet</w:t>
      </w:r>
    </w:p>
    <w:p w:rsidR="0025082E" w:rsidRDefault="0025082E" w:rsidP="004C0E68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40" style="position:absolute;margin-left:-14.2pt;margin-top:15.05pt;width:267.75pt;height:7.15pt;z-index:251658240"/>
        </w:pict>
      </w:r>
      <w:r w:rsidRPr="004C0E68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.öğrenci kimlik kartı    </w:t>
      </w:r>
      <w:r w:rsidRPr="004C0E68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 reçete</w:t>
      </w:r>
    </w:p>
    <w:p w:rsidR="0025082E" w:rsidRDefault="0025082E" w:rsidP="004C0E68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25082E" w:rsidRDefault="0025082E" w:rsidP="004C0E68">
      <w:pPr>
        <w:rPr>
          <w:rFonts w:ascii="Arial" w:hAnsi="Arial" w:cs="Arial"/>
          <w:color w:val="000000"/>
        </w:rPr>
      </w:pPr>
      <w:r>
        <w:rPr>
          <w:noProof/>
          <w:lang w:eastAsia="tr-TR"/>
        </w:rPr>
        <w:pict>
          <v:shape id="_x0000_s1041" type="#_x0000_t62" style="position:absolute;margin-left:40.9pt;margin-top:3.45pt;width:212.65pt;height:39.75pt;z-index:251659264" adj="-701,2934">
            <v:textbox>
              <w:txbxContent>
                <w:p w:rsidR="0025082E" w:rsidRDefault="0025082E">
                  <w:r>
                    <w:t>Kişiler ………… yaşına geldiğinde nüfus cüzdanına resim yapıştırmak zorunludur.</w:t>
                  </w:r>
                </w:p>
              </w:txbxContent>
            </v:textbox>
          </v:shape>
        </w:pict>
      </w:r>
      <w:r w:rsidRPr="004C0E68">
        <w:rPr>
          <w:rFonts w:ascii="Times New Roman" w:hAnsi="Times New Roman"/>
          <w:b/>
          <w:color w:val="FF0000"/>
          <w:sz w:val="24"/>
          <w:szCs w:val="24"/>
        </w:rPr>
        <w:t>9.</w:t>
      </w:r>
      <w:r w:rsidRPr="004C0E68">
        <w:rPr>
          <w:rFonts w:ascii="Arial" w:hAnsi="Arial" w:cs="Arial"/>
          <w:color w:val="000000"/>
        </w:rPr>
        <w:t xml:space="preserve"> </w:t>
      </w:r>
      <w:hyperlink r:id="rId19" w:history="1">
        <w:r w:rsidRPr="00F6491D">
          <w:rPr>
            <w:rFonts w:ascii="Arial" w:hAnsi="Arial" w:cs="Arial"/>
            <w:noProof/>
            <w:color w:val="0000FF"/>
            <w:lang w:eastAsia="tr-TR"/>
          </w:rPr>
          <w:pict>
            <v:shape id="ipfVx_lBDO3J1in9M:" o:spid="_x0000_i1032" type="#_x0000_t75" alt="http://t1.gstatic.com/images?q=tbn:Vx_lBDO3J1in9M:http://img141.imageshack.us/img141/5654/daffyduke.jpg" href="http://www.google.com.tr/imgres?imgurl=http://img141.imageshack.us/img141/5654/daffyduke.jpg&amp;imgrefurl=http://blog.venusforum.net/basliklar-1983.html&amp;usg=__U_npFaLKDsdDlowdwhbdZObbFt4=&amp;h=309&amp;w=220&amp;sz=12&amp;hl=tr&amp;start=6&amp;zoom=1&amp;um=1&amp;itbs=1&amp;tbnid=Vx_lBDO3J1in9M:&amp;tbnh=117&amp;tbnw=83&amp;prev=/images?q=duffy+duck&amp;tbnid=NQMqq1WNiWnCTM:&amp;tbnh=0&amp;tbnw=0&amp;um=1&amp;hl=tr&amp;tbs=isch" style="width:21.75pt;height:30.75pt;flip:x;visibility:visible" o:button="t">
              <v:fill o:detectmouseclick="t"/>
              <v:imagedata r:id="rId20" o:title=""/>
            </v:shape>
          </w:pict>
        </w:r>
      </w:hyperlink>
    </w:p>
    <w:p w:rsidR="0025082E" w:rsidRDefault="0025082E" w:rsidP="004C0E68">
      <w:pPr>
        <w:rPr>
          <w:rFonts w:ascii="Arial" w:hAnsi="Arial" w:cs="Arial"/>
          <w:color w:val="000000"/>
        </w:rPr>
      </w:pPr>
    </w:p>
    <w:p w:rsidR="0025082E" w:rsidRDefault="0025082E" w:rsidP="00AA4BC2">
      <w:pPr>
        <w:pStyle w:val="ListParagraph"/>
        <w:numPr>
          <w:ilvl w:val="0"/>
          <w:numId w:val="4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On altı                      C. On beş</w:t>
      </w:r>
    </w:p>
    <w:p w:rsidR="0025082E" w:rsidRDefault="0025082E" w:rsidP="00AA4BC2">
      <w:pPr>
        <w:pStyle w:val="ListParagraph"/>
        <w:numPr>
          <w:ilvl w:val="0"/>
          <w:numId w:val="4"/>
        </w:num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On yedi                    D. On sekiz</w:t>
      </w:r>
    </w:p>
    <w:p w:rsidR="0025082E" w:rsidRPr="00AA4BC2" w:rsidRDefault="0025082E" w:rsidP="00AA4BC2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42" type="#_x0000_t62" style="position:absolute;margin-left:61.15pt;margin-top:-25.85pt;width:156pt;height:51.75pt;z-index:251661312" adj="-1620,17155">
            <v:textbox>
              <w:txbxContent>
                <w:p w:rsidR="0025082E" w:rsidRDefault="0025082E">
                  <w:r>
                    <w:t>Başkalarının duygu ve düşüncelerine saygılı olmaya ………….. denir.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43" style="position:absolute;margin-left:225.75pt;margin-top:1.9pt;width:7.15pt;height:732pt;z-index:251660288"/>
        </w:pict>
      </w:r>
      <w:r w:rsidRPr="00AA4BC2">
        <w:rPr>
          <w:rFonts w:ascii="Times New Roman" w:hAnsi="Times New Roman"/>
          <w:b/>
          <w:color w:val="FF0000"/>
          <w:sz w:val="24"/>
          <w:szCs w:val="24"/>
        </w:rPr>
        <w:t>10.</w:t>
      </w:r>
      <w:r w:rsidRPr="00AA4BC2">
        <w:rPr>
          <w:rFonts w:ascii="Arial" w:hAnsi="Arial" w:cs="Arial"/>
          <w:noProof/>
          <w:color w:val="0000FF"/>
          <w:lang w:eastAsia="tr-TR"/>
        </w:rPr>
        <w:t xml:space="preserve"> </w:t>
      </w:r>
      <w:hyperlink r:id="rId21" w:history="1">
        <w:r w:rsidRPr="00F6491D">
          <w:rPr>
            <w:rFonts w:ascii="Arial" w:hAnsi="Arial" w:cs="Arial"/>
            <w:noProof/>
            <w:color w:val="0000FF"/>
            <w:lang w:eastAsia="tr-TR"/>
          </w:rPr>
          <w:pict>
            <v:shape id="ipfu0g96J0N7AX2qM:" o:spid="_x0000_i1033" type="#_x0000_t75" alt="http://t1.gstatic.com/images?q=tbn:u0g96J0N7AX2qM:http://www.vectorjunky.com/gallery/t/Tazmanian-Devil-002.jpg" href="http://www.google.com.tr/imgres?imgurl=http://www.vectorjunky.com/gallery/t/Tazmanian-Devil-002.jpg&amp;imgrefurl=http://www.vectorjunky.com/key-tazmania_vector.html&amp;usg=__KJ6fDSjbBdHqq9XtSYWUg9ghdQA=&amp;h=484&amp;w=774&amp;sz=80&amp;hl=tr&amp;start=30&amp;zoom=1&amp;um=1&amp;itbs=1&amp;tbnid=u0g96J0N7AX2qM:&amp;tbnh=89&amp;tbnw=142&amp;prev=/images?q=tazmanya+canavar%C4%B1+ve+arkada%C5%9Flar%C4%B1&amp;start=20&amp;tbnid=W8dPjtvbcKS-NM:&amp;tbnh=0&amp;tbnw=0&amp;um=1&amp;hl=tr&amp;sa=N&amp;imgtype=i_similar&amp;ndsp=20&amp;tbs=isch" style="width:46.5pt;height:29.25pt;visibility:visible" o:button="t">
              <v:fill o:detectmouseclick="t"/>
              <v:imagedata r:id="rId22" o:title=""/>
            </v:shape>
          </w:pict>
        </w:r>
      </w:hyperlink>
    </w:p>
    <w:p w:rsidR="0025082E" w:rsidRPr="00C21C00" w:rsidRDefault="0025082E" w:rsidP="00AA4BC2">
      <w:pPr>
        <w:ind w:left="360"/>
        <w:rPr>
          <w:rFonts w:ascii="Times New Roman" w:hAnsi="Times New Roman"/>
          <w:color w:val="000000"/>
        </w:rPr>
      </w:pPr>
      <w:r w:rsidRPr="00C21C00">
        <w:rPr>
          <w:rFonts w:ascii="Times New Roman" w:hAnsi="Times New Roman"/>
          <w:color w:val="000000"/>
        </w:rPr>
        <w:t>Tazmanya Canavarının tümcesindeki boş yere aşağıdakilerden hangisi gelmelidir?</w:t>
      </w:r>
    </w:p>
    <w:p w:rsidR="0025082E" w:rsidRDefault="0025082E" w:rsidP="004C0E68">
      <w:pPr>
        <w:rPr>
          <w:rFonts w:ascii="Times New Roman" w:hAnsi="Times New Roman"/>
          <w:color w:val="000000"/>
          <w:sz w:val="24"/>
          <w:szCs w:val="24"/>
        </w:rPr>
      </w:pPr>
      <w:r w:rsidRPr="006A3E4A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.empati                        </w:t>
      </w:r>
      <w:r w:rsidRPr="006A3E4A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. hoş görü</w:t>
      </w:r>
    </w:p>
    <w:p w:rsidR="0025082E" w:rsidRPr="00C21C00" w:rsidRDefault="0025082E" w:rsidP="004C0E68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44" style="position:absolute;margin-left:-46.1pt;margin-top:21.65pt;width:271.85pt;height:7.15pt;z-index:251662336"/>
        </w:pict>
      </w:r>
      <w:r w:rsidRPr="006A3E4A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.kişilik                         </w:t>
      </w:r>
      <w:r w:rsidRPr="006A3E4A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.saygınlık</w:t>
      </w:r>
    </w:p>
    <w:p w:rsidR="0025082E" w:rsidRDefault="0025082E" w:rsidP="004C0E68">
      <w:pPr>
        <w:rPr>
          <w:rFonts w:ascii="Arial" w:hAnsi="Arial" w:cs="Arial"/>
          <w:color w:val="000000"/>
        </w:rPr>
      </w:pPr>
      <w:r>
        <w:rPr>
          <w:noProof/>
          <w:lang w:eastAsia="tr-TR"/>
        </w:rPr>
        <w:pict>
          <v:shape id="_x0000_s1045" type="#_x0000_t62" style="position:absolute;margin-left:40.9pt;margin-top:7.05pt;width:176.25pt;height:108.75pt;z-index:251663360" adj="-735,4797">
            <v:textbox>
              <w:txbxContent>
                <w:p w:rsidR="0025082E" w:rsidRPr="005C33F7" w:rsidRDefault="0025082E">
                  <w:r w:rsidRPr="005C33F7">
                    <w:t>Okula ilk geldiğim gündü. Hiç kimseyi tanımıyordum. Kendimi çok yalnız hissediyordum. Üstelik okula gelirken az kalsın araba çarpıyordu. Bakalım okuldaki ilk günüm nasıl geçecekti?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4"/>
          <w:szCs w:val="24"/>
        </w:rPr>
        <w:t>11.</w:t>
      </w:r>
      <w:r w:rsidRPr="006A3E4A">
        <w:rPr>
          <w:rFonts w:ascii="Arial" w:hAnsi="Arial" w:cs="Arial"/>
          <w:color w:val="000000"/>
        </w:rPr>
        <w:t xml:space="preserve"> </w:t>
      </w:r>
      <w:hyperlink r:id="rId23" w:history="1">
        <w:r w:rsidRPr="00F6491D">
          <w:rPr>
            <w:rFonts w:ascii="Arial" w:hAnsi="Arial" w:cs="Arial"/>
            <w:noProof/>
            <w:color w:val="0000FF"/>
            <w:lang w:eastAsia="tr-TR"/>
          </w:rPr>
          <w:pict>
            <v:shape id="Resim 28" o:spid="_x0000_i1034" type="#_x0000_t75" alt="http://t1.gstatic.com/images?q=tbn:gDWFSy0_rd6EnM:http://www.intersonic.com.br/navelocidadesonic/ligeirinho.jpg" href="http://www.google.com.tr/imgres?imgurl=http://www.intersonic.com.br/navelocidadesonic/ligeirinho.jpg&amp;imgrefurl=http://www.intersonic.com.br/navelocidadesonic.htm&amp;usg=__lhYJEXcPI-nh6Rj5MyoN-tAgcbg=&amp;h=320&amp;w=249&amp;sz=16&amp;hl=tr&amp;start=15&amp;zoom=1&amp;um=1&amp;itbs=1&amp;tbnid=gDWFSy0_rd6EnM:&amp;tbnh=118&amp;tbnw=92&amp;prev=/images?q=h%C4%B1zl%C4%B1+gonzalez&amp;tbnid=mxmWWtTrx2ofwM:&amp;tbnh=0&amp;tbnw=0&amp;um=1&amp;hl=tr&amp;sa=X&amp;imgtype=i_similar&amp;tbs=isch" style="width:27pt;height:34.5pt;flip:x;visibility:visible" o:button="t">
              <v:fill o:detectmouseclick="t"/>
              <v:imagedata r:id="rId24" o:title=""/>
            </v:shape>
          </w:pict>
        </w:r>
      </w:hyperlink>
    </w:p>
    <w:p w:rsidR="0025082E" w:rsidRDefault="0025082E" w:rsidP="004C0E68">
      <w:pPr>
        <w:rPr>
          <w:rFonts w:ascii="Arial" w:hAnsi="Arial" w:cs="Arial"/>
          <w:color w:val="000000"/>
        </w:rPr>
      </w:pPr>
    </w:p>
    <w:p w:rsidR="0025082E" w:rsidRDefault="0025082E" w:rsidP="004C0E68">
      <w:pPr>
        <w:rPr>
          <w:rFonts w:ascii="Arial" w:hAnsi="Arial" w:cs="Arial"/>
          <w:color w:val="000000"/>
        </w:rPr>
      </w:pPr>
    </w:p>
    <w:p w:rsidR="0025082E" w:rsidRDefault="0025082E" w:rsidP="004C0E68">
      <w:pPr>
        <w:rPr>
          <w:rFonts w:ascii="Arial" w:hAnsi="Arial" w:cs="Arial"/>
          <w:color w:val="000000"/>
        </w:rPr>
      </w:pPr>
    </w:p>
    <w:p w:rsidR="0025082E" w:rsidRDefault="0025082E" w:rsidP="004C0E68">
      <w:pPr>
        <w:rPr>
          <w:rFonts w:ascii="Times New Roman" w:hAnsi="Times New Roman"/>
          <w:color w:val="000000"/>
        </w:rPr>
      </w:pPr>
      <w:r w:rsidRPr="005C33F7">
        <w:rPr>
          <w:rFonts w:ascii="Times New Roman" w:hAnsi="Times New Roman"/>
          <w:color w:val="000000"/>
        </w:rPr>
        <w:t>Buna göre, aşağıdakilerden hangisi Hızlı Gonzales’in yaşadığı duygulardan olamaz?</w:t>
      </w:r>
    </w:p>
    <w:p w:rsidR="0025082E" w:rsidRDefault="0025082E" w:rsidP="004C0E68">
      <w:pPr>
        <w:rPr>
          <w:rFonts w:ascii="Times New Roman" w:hAnsi="Times New Roman"/>
          <w:color w:val="000000"/>
          <w:sz w:val="24"/>
          <w:szCs w:val="24"/>
        </w:rPr>
      </w:pPr>
      <w:r w:rsidRPr="005C33F7">
        <w:rPr>
          <w:rFonts w:ascii="Times New Roman" w:hAnsi="Times New Roman"/>
          <w:color w:val="000000"/>
          <w:sz w:val="24"/>
          <w:szCs w:val="24"/>
        </w:rPr>
        <w:t>A.</w:t>
      </w:r>
      <w:r>
        <w:rPr>
          <w:rFonts w:ascii="Times New Roman" w:hAnsi="Times New Roman"/>
          <w:color w:val="000000"/>
          <w:sz w:val="24"/>
          <w:szCs w:val="24"/>
        </w:rPr>
        <w:t>korku                          B. endişe</w:t>
      </w:r>
    </w:p>
    <w:p w:rsidR="0025082E" w:rsidRDefault="0025082E" w:rsidP="004C0E68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46" style="position:absolute;margin-left:-46.1pt;margin-top:18.35pt;width:271.85pt;height:7.15pt;z-index:251664384"/>
        </w:pict>
      </w:r>
      <w:r>
        <w:rPr>
          <w:rFonts w:ascii="Times New Roman" w:hAnsi="Times New Roman"/>
          <w:color w:val="000000"/>
          <w:sz w:val="24"/>
          <w:szCs w:val="24"/>
        </w:rPr>
        <w:t>C.üzüntü                         D. mutluluk</w:t>
      </w:r>
    </w:p>
    <w:p w:rsidR="0025082E" w:rsidRDefault="0025082E" w:rsidP="004C0E68">
      <w:pPr>
        <w:rPr>
          <w:rFonts w:ascii="Times New Roman" w:hAnsi="Times New Roman"/>
          <w:color w:val="000000"/>
          <w:sz w:val="24"/>
          <w:szCs w:val="24"/>
        </w:rPr>
      </w:pPr>
    </w:p>
    <w:p w:rsidR="0025082E" w:rsidRDefault="0025082E" w:rsidP="004C0E68">
      <w:pPr>
        <w:rPr>
          <w:rFonts w:ascii="Times New Roman" w:hAnsi="Times New Roman"/>
          <w:color w:val="000000"/>
          <w:sz w:val="24"/>
          <w:szCs w:val="24"/>
        </w:rPr>
      </w:pPr>
      <w:r w:rsidRPr="005C33F7">
        <w:rPr>
          <w:rFonts w:ascii="Times New Roman" w:hAnsi="Times New Roman"/>
          <w:b/>
          <w:color w:val="FF0000"/>
          <w:sz w:val="24"/>
          <w:szCs w:val="24"/>
        </w:rPr>
        <w:t>12.</w:t>
      </w:r>
      <w:r w:rsidRPr="005C33F7">
        <w:rPr>
          <w:rFonts w:ascii="Times New Roman" w:hAnsi="Times New Roman"/>
          <w:color w:val="000000"/>
          <w:sz w:val="24"/>
          <w:szCs w:val="24"/>
        </w:rPr>
        <w:t>Aşağıdaki çizgi film karakterlerinden mutlu olan hangisidir?</w:t>
      </w:r>
    </w:p>
    <w:p w:rsidR="0025082E" w:rsidRDefault="0025082E" w:rsidP="004C0E68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47" style="position:absolute;margin-left:-46.1pt;margin-top:44.9pt;width:271.85pt;height:7.15pt;z-index:251665408"/>
        </w:pict>
      </w:r>
      <w:r>
        <w:rPr>
          <w:rFonts w:ascii="Times New Roman" w:hAnsi="Times New Roman"/>
          <w:color w:val="000000"/>
          <w:sz w:val="24"/>
          <w:szCs w:val="24"/>
        </w:rPr>
        <w:t>A.</w:t>
      </w:r>
      <w:hyperlink r:id="rId25" w:tgtFrame="_blank" w:history="1">
        <w:r w:rsidRPr="00F6491D">
          <w:rPr>
            <w:rFonts w:ascii="Verdana" w:hAnsi="Verdana"/>
            <w:noProof/>
            <w:color w:val="000000"/>
            <w:sz w:val="20"/>
            <w:szCs w:val="20"/>
            <w:lang w:eastAsia="tr-TR"/>
          </w:rPr>
          <w:pict>
            <v:shape id="_x0000_i1035" type="#_x0000_t75" alt="http://www.onceokuloncesi.com/imagehosting/874aa20dae2303b.jpg" href="http://www.onceokuloncesi.com/vbimghost.php?do=displayimg&amp;imgid=318" style="width:33pt;height:34.5pt;visibility:visible" o:button="t">
              <v:fill o:detectmouseclick="t"/>
              <v:imagedata r:id="rId26" o:title=""/>
            </v:shape>
          </w:pic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B.</w:t>
      </w:r>
      <w:r w:rsidRPr="00476CEC">
        <w:rPr>
          <w:rFonts w:ascii="Verdana" w:hAnsi="Verdana"/>
          <w:noProof/>
          <w:color w:val="000000"/>
          <w:sz w:val="20"/>
          <w:szCs w:val="20"/>
          <w:lang w:eastAsia="tr-TR"/>
        </w:rPr>
        <w:t xml:space="preserve"> </w:t>
      </w:r>
      <w:hyperlink r:id="rId27" w:tgtFrame="_blank" w:history="1">
        <w:r w:rsidRPr="00F6491D">
          <w:rPr>
            <w:rFonts w:ascii="Verdana" w:hAnsi="Verdana"/>
            <w:noProof/>
            <w:color w:val="000000"/>
            <w:sz w:val="20"/>
            <w:szCs w:val="20"/>
            <w:lang w:eastAsia="tr-TR"/>
          </w:rPr>
          <w:pict>
            <v:shape id="_x0000_i1036" type="#_x0000_t75" alt="http://www.onceokuloncesi.com/imagehosting/874aa20dae88045.jpg" href="http://www.onceokuloncesi.com/vbimghost.php?do=displayimg&amp;imgid=319" style="width:33pt;height:33.75pt;visibility:visible" o:button="t">
              <v:fill o:detectmouseclick="t"/>
              <v:imagedata r:id="rId28" o:title=""/>
            </v:shape>
          </w:pict>
        </w:r>
      </w:hyperlink>
      <w:r w:rsidRPr="00476CEC">
        <w:rPr>
          <w:rFonts w:ascii="Verdana" w:hAnsi="Verdana"/>
          <w:color w:val="000000"/>
          <w:sz w:val="20"/>
          <w:szCs w:val="20"/>
        </w:rPr>
        <w:t xml:space="preserve"> </w:t>
      </w:r>
      <w:r>
        <w:rPr>
          <w:rFonts w:ascii="Verdana" w:hAnsi="Verdana"/>
          <w:color w:val="000000"/>
          <w:sz w:val="20"/>
          <w:szCs w:val="20"/>
        </w:rPr>
        <w:t xml:space="preserve">  </w:t>
      </w:r>
      <w:r w:rsidRPr="00476CEC">
        <w:rPr>
          <w:rFonts w:ascii="Times New Roman" w:hAnsi="Times New Roman"/>
          <w:color w:val="000000"/>
          <w:sz w:val="24"/>
          <w:szCs w:val="24"/>
        </w:rPr>
        <w:t>C</w:t>
      </w:r>
      <w:hyperlink r:id="rId29" w:tgtFrame="_blank" w:history="1">
        <w:r w:rsidRPr="00F6491D">
          <w:rPr>
            <w:rFonts w:ascii="Verdana" w:hAnsi="Verdana"/>
            <w:noProof/>
            <w:color w:val="000000"/>
            <w:sz w:val="20"/>
            <w:szCs w:val="20"/>
            <w:lang w:eastAsia="tr-TR"/>
          </w:rPr>
          <w:pict>
            <v:shape id="Resim 4" o:spid="_x0000_i1037" type="#_x0000_t75" alt="http://www.onceokuloncesi.com/imagehosting/874aa20daea6c64.jpg" href="http://www.onceokuloncesi.com/vbimghost.php?do=displayimg&amp;imgid=319" style="width:32.25pt;height:33.75pt;visibility:visible" o:button="t">
              <v:fill o:detectmouseclick="t"/>
              <v:imagedata r:id="rId30" o:title=""/>
            </v:shape>
          </w:pict>
        </w:r>
      </w:hyperlink>
      <w:r>
        <w:rPr>
          <w:rFonts w:ascii="Times New Roman" w:hAnsi="Times New Roman"/>
          <w:color w:val="000000"/>
          <w:sz w:val="24"/>
          <w:szCs w:val="24"/>
        </w:rPr>
        <w:t xml:space="preserve">  D.</w:t>
      </w:r>
      <w:hyperlink r:id="rId31" w:tgtFrame="_blank" w:history="1">
        <w:r w:rsidRPr="00F6491D">
          <w:rPr>
            <w:rFonts w:ascii="Verdana" w:hAnsi="Verdana"/>
            <w:noProof/>
            <w:color w:val="000000"/>
            <w:sz w:val="20"/>
            <w:szCs w:val="20"/>
            <w:lang w:eastAsia="tr-TR"/>
          </w:rPr>
          <w:pict>
            <v:shape id="Resim 7" o:spid="_x0000_i1038" type="#_x0000_t75" alt="http://www.onceokuloncesi.com/imagehosting/874aa20dae97653.jpg" href="http://www.onceokuloncesi.com/vbimghost.php?do=displayimg&amp;imgid=319" style="width:32.25pt;height:32.25pt;visibility:visible" o:button="t">
              <v:fill o:detectmouseclick="t"/>
              <v:imagedata r:id="rId32" o:title=""/>
            </v:shape>
          </w:pict>
        </w:r>
      </w:hyperlink>
    </w:p>
    <w:p w:rsidR="0025082E" w:rsidRDefault="0025082E" w:rsidP="004C0E68">
      <w:pPr>
        <w:rPr>
          <w:rFonts w:ascii="Arial" w:hAnsi="Arial" w:cs="Arial"/>
          <w:color w:val="000000"/>
        </w:rPr>
      </w:pPr>
      <w:r>
        <w:rPr>
          <w:noProof/>
          <w:lang w:eastAsia="tr-TR"/>
        </w:rPr>
        <w:pict>
          <v:shape id="_x0000_s1048" type="#_x0000_t62" style="position:absolute;margin-left:61.15pt;margin-top:13.25pt;width:152.25pt;height:52.5pt;z-index:251666432" adj="-2234,1913">
            <v:textbox style="mso-next-textbox:#_x0000_s1048">
              <w:txbxContent>
                <w:p w:rsidR="0025082E" w:rsidRDefault="0025082E">
                  <w:r w:rsidRPr="003714B1">
                    <w:rPr>
                      <w:rFonts w:ascii="Arial Narrow" w:hAnsi="Arial Narrow"/>
                    </w:rPr>
                    <w:t>Kimlik numarasına aşağıda verilen durumların hangisinde gerek yoktur?</w:t>
                  </w:r>
                </w:p>
              </w:txbxContent>
            </v:textbox>
          </v:shape>
        </w:pict>
      </w:r>
      <w:r w:rsidRPr="00476CEC">
        <w:rPr>
          <w:rFonts w:ascii="Times New Roman" w:hAnsi="Times New Roman"/>
          <w:b/>
          <w:color w:val="FF0000"/>
          <w:sz w:val="24"/>
          <w:szCs w:val="24"/>
        </w:rPr>
        <w:t>13.</w:t>
      </w:r>
      <w:r w:rsidRPr="005F7799">
        <w:rPr>
          <w:rFonts w:ascii="Arial" w:hAnsi="Arial" w:cs="Arial"/>
          <w:color w:val="000000"/>
        </w:rPr>
        <w:t xml:space="preserve"> </w:t>
      </w:r>
      <w:hyperlink r:id="rId33" w:history="1">
        <w:r w:rsidRPr="00F6491D">
          <w:rPr>
            <w:rFonts w:ascii="Arial" w:hAnsi="Arial" w:cs="Arial"/>
            <w:noProof/>
            <w:color w:val="0000FF"/>
            <w:lang w:eastAsia="tr-TR"/>
          </w:rPr>
          <w:pict>
            <v:shape id="Resim 13" o:spid="_x0000_i1039" type="#_x0000_t75" alt="http://t0.gstatic.com/images?q=tbn:wXDgrmJYgrPANM:http://www.cizgidizi.com/Boyama_Kitabi/arsiv/pinokyo3.jpg" href="http://www.google.com.tr/imgres?imgurl=http://www.cizgidizi.com/Boyama_Kitabi/arsiv/pinokyo3.jpg&amp;imgrefurl=http://www.cizgidizi.com/Boyama_Kitabi/boyama_resim.php?resim=Pinokyo%203&amp;usg=__3CLlKyXWcPbRM7wfPdiezJvwS6M=&amp;h=810&amp;w=600&amp;sz=114&amp;hl=tr&amp;start=16&amp;zoom=1&amp;um=1&amp;itbs=1&amp;tbnid=wXDgrmJYgrPANM:&amp;tbnh=144&amp;tbnw=107&amp;prev=/images?q=pinokyo&amp;um=1&amp;hl=tr&amp;sa=X&amp;tbs=isch" style="width:33pt;height:44.25pt;visibility:visible" o:button="t">
              <v:fill o:detectmouseclick="t"/>
              <v:imagedata r:id="rId34" o:title=""/>
            </v:shape>
          </w:pict>
        </w:r>
      </w:hyperlink>
    </w:p>
    <w:p w:rsidR="0025082E" w:rsidRDefault="0025082E" w:rsidP="005F7799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25082E" w:rsidRPr="005F7799" w:rsidRDefault="0025082E" w:rsidP="005F7799">
      <w:pPr>
        <w:jc w:val="both"/>
        <w:rPr>
          <w:rFonts w:ascii="Times New Roman" w:hAnsi="Times New Roman"/>
          <w:sz w:val="24"/>
          <w:szCs w:val="24"/>
        </w:rPr>
      </w:pPr>
      <w:r w:rsidRPr="005F7799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.</w:t>
      </w:r>
      <w:r w:rsidRPr="005F7799">
        <w:rPr>
          <w:rFonts w:ascii="Times New Roman" w:hAnsi="Times New Roman"/>
          <w:sz w:val="24"/>
          <w:szCs w:val="24"/>
        </w:rPr>
        <w:t xml:space="preserve">Okula kayıt yaptırırken  </w:t>
      </w:r>
    </w:p>
    <w:p w:rsidR="0025082E" w:rsidRPr="005F7799" w:rsidRDefault="0025082E" w:rsidP="005F7799">
      <w:pPr>
        <w:jc w:val="both"/>
        <w:rPr>
          <w:rFonts w:ascii="Times New Roman" w:hAnsi="Times New Roman"/>
          <w:sz w:val="24"/>
          <w:szCs w:val="24"/>
        </w:rPr>
      </w:pPr>
      <w:r w:rsidRPr="005F7799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.</w:t>
      </w:r>
      <w:r w:rsidRPr="005F7799">
        <w:rPr>
          <w:rFonts w:ascii="Times New Roman" w:hAnsi="Times New Roman"/>
          <w:sz w:val="24"/>
          <w:szCs w:val="24"/>
        </w:rPr>
        <w:t>Seçimlerde oy kullanırken</w:t>
      </w:r>
    </w:p>
    <w:p w:rsidR="0025082E" w:rsidRPr="005F7799" w:rsidRDefault="0025082E" w:rsidP="005F7799">
      <w:pPr>
        <w:jc w:val="both"/>
        <w:rPr>
          <w:rFonts w:ascii="Times New Roman" w:hAnsi="Times New Roman"/>
          <w:sz w:val="24"/>
          <w:szCs w:val="24"/>
        </w:rPr>
      </w:pPr>
      <w:r w:rsidRPr="005F7799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.</w:t>
      </w:r>
      <w:r w:rsidRPr="005F7799">
        <w:rPr>
          <w:rFonts w:ascii="Times New Roman" w:hAnsi="Times New Roman"/>
          <w:sz w:val="24"/>
          <w:szCs w:val="24"/>
        </w:rPr>
        <w:t>Müze ziyaretine giderken</w:t>
      </w:r>
    </w:p>
    <w:p w:rsidR="0025082E" w:rsidRPr="005F7799" w:rsidRDefault="0025082E" w:rsidP="005F7799">
      <w:pPr>
        <w:jc w:val="both"/>
        <w:rPr>
          <w:rFonts w:ascii="Times New Roman" w:hAnsi="Times New Roman"/>
          <w:sz w:val="24"/>
          <w:szCs w:val="24"/>
        </w:rPr>
      </w:pPr>
      <w:r w:rsidRPr="005F7799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 xml:space="preserve">.İnternet </w:t>
      </w:r>
      <w:r w:rsidRPr="005F7799">
        <w:rPr>
          <w:rFonts w:ascii="Times New Roman" w:hAnsi="Times New Roman"/>
          <w:sz w:val="24"/>
          <w:szCs w:val="24"/>
        </w:rPr>
        <w:t>ortamında notlarımızı kontrol ederken</w:t>
      </w:r>
    </w:p>
    <w:p w:rsidR="0025082E" w:rsidRDefault="0025082E" w:rsidP="004C0E68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25082E" w:rsidRDefault="0025082E" w:rsidP="004C0E68">
      <w:pPr>
        <w:rPr>
          <w:rFonts w:ascii="Arial" w:hAnsi="Arial" w:cs="Arial"/>
          <w:color w:val="000000"/>
        </w:rPr>
      </w:pPr>
      <w:r>
        <w:rPr>
          <w:noProof/>
          <w:lang w:eastAsia="tr-TR"/>
        </w:rPr>
        <w:pict>
          <v:shape id="_x0000_s1049" type="#_x0000_t62" style="position:absolute;margin-left:55.15pt;margin-top:-18.35pt;width:183pt;height:44.25pt;z-index:251667456" adj="-2101,18378">
            <v:textbox>
              <w:txbxContent>
                <w:p w:rsidR="0025082E" w:rsidRDefault="0025082E">
                  <w:r>
                    <w:t>Aşağıdaki ifadelerden hangisi yanlıştır çocuklar?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4"/>
          <w:szCs w:val="24"/>
        </w:rPr>
        <w:t>14.</w:t>
      </w:r>
      <w:r w:rsidRPr="000D630D">
        <w:rPr>
          <w:rFonts w:ascii="Arial" w:hAnsi="Arial" w:cs="Arial"/>
          <w:color w:val="000000"/>
        </w:rPr>
        <w:t xml:space="preserve"> </w:t>
      </w:r>
      <w:hyperlink r:id="rId35" w:history="1">
        <w:r w:rsidRPr="00F6491D">
          <w:rPr>
            <w:rFonts w:ascii="Arial" w:hAnsi="Arial" w:cs="Arial"/>
            <w:noProof/>
            <w:color w:val="0000FF"/>
            <w:lang w:eastAsia="tr-TR"/>
          </w:rPr>
          <w:pict>
            <v:shape id="ipf_mqTW3COUXpNxM:" o:spid="_x0000_i1040" type="#_x0000_t75" alt="http://t3.gstatic.com/images?q=tbn:_mqTW3COUXpNxM:http://www.vectorjunky.com/gallery/b/Bugs-Bunny-004.jpg" href="http://www.google.com.tr/imgres?imgurl=http://www.vectorjunky.com/gallery/b/Bugs-Bunny-004.jpg&amp;imgrefurl=http://www.vectorjunky.com/key-playboy_bunny_vector.html&amp;usg=__CQEoSkiDXvXTwCI5jKWal9Uz0I0=&amp;h=753&amp;w=456&amp;sz=84&amp;hl=tr&amp;start=8&amp;zoom=1&amp;um=1&amp;itbs=1&amp;tbnid=_mqTW3COUXpNxM:&amp;tbnh=142&amp;tbnw=86&amp;prev=/images?q=bugs+bunny&amp;tbnid=0UpfiqJ2spKfJM:&amp;tbnh=0&amp;tbnw=0&amp;um=1&amp;hl=tr&amp;sa=X&amp;imgtype=i_similar&amp;tbs=isch" style="width:25.5pt;height:41.25pt;visibility:visible" o:button="t">
              <v:fill o:detectmouseclick="t"/>
              <v:imagedata r:id="rId36" o:title=""/>
            </v:shape>
          </w:pict>
        </w:r>
      </w:hyperlink>
    </w:p>
    <w:p w:rsidR="0025082E" w:rsidRDefault="0025082E" w:rsidP="004C0E68">
      <w:pPr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color w:val="000000"/>
          <w:sz w:val="24"/>
          <w:szCs w:val="24"/>
        </w:rPr>
        <w:t>Farklılıklarımız zenginliklerimizdir.</w:t>
      </w:r>
    </w:p>
    <w:p w:rsidR="0025082E" w:rsidRDefault="0025082E" w:rsidP="004C0E68">
      <w:pPr>
        <w:rPr>
          <w:rFonts w:ascii="Times New Roman" w:hAnsi="Times New Roman"/>
          <w:color w:val="000000"/>
          <w:sz w:val="24"/>
          <w:szCs w:val="24"/>
        </w:rPr>
      </w:pPr>
      <w:r w:rsidRPr="000D630D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.Başkalarının düşüncelerine katılmasak da saygı duymalıyız.</w:t>
      </w:r>
    </w:p>
    <w:p w:rsidR="0025082E" w:rsidRDefault="0025082E" w:rsidP="004C0E68">
      <w:pPr>
        <w:rPr>
          <w:rFonts w:ascii="Times New Roman" w:hAnsi="Times New Roman"/>
          <w:color w:val="000000"/>
          <w:sz w:val="24"/>
          <w:szCs w:val="24"/>
        </w:rPr>
      </w:pPr>
      <w:r w:rsidRPr="000D630D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>.Aynı olay karşısında bütün insanlar aynı tepkiyi verirler.</w:t>
      </w:r>
    </w:p>
    <w:p w:rsidR="0025082E" w:rsidRDefault="0025082E" w:rsidP="004C0E68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50" style="position:absolute;margin-left:-11.6pt;margin-top:34.25pt;width:264.75pt;height:7.15pt;z-index:251668480"/>
        </w:pict>
      </w:r>
      <w:r w:rsidRPr="000D630D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.Duygularımızda gün içerisinde değişiklik olabilir.</w:t>
      </w:r>
    </w:p>
    <w:p w:rsidR="0025082E" w:rsidRDefault="0025082E" w:rsidP="004C0E68">
      <w:pPr>
        <w:rPr>
          <w:rFonts w:ascii="Arial" w:hAnsi="Arial" w:cs="Arial"/>
          <w:color w:val="000000"/>
        </w:rPr>
      </w:pPr>
      <w:r>
        <w:rPr>
          <w:noProof/>
          <w:lang w:eastAsia="tr-TR"/>
        </w:rPr>
        <w:pict>
          <v:shape id="_x0000_s1051" type="#_x0000_t62" style="position:absolute;margin-left:49.15pt;margin-top:2.65pt;width:193.5pt;height:40.5pt;z-index:251669504" adj="-1139,1920">
            <v:textbox>
              <w:txbxContent>
                <w:p w:rsidR="0025082E" w:rsidRPr="00F6491D" w:rsidRDefault="0025082E">
                  <w:pPr>
                    <w:rPr>
                      <w:rFonts w:ascii="Times New Roman" w:hAnsi="Times New Roman"/>
                      <w:b/>
                      <w:color w:val="000000"/>
                      <w:sz w:val="24"/>
                      <w:szCs w:val="24"/>
                    </w:rPr>
                  </w:pPr>
                  <w:r w:rsidRPr="00F6491D">
                    <w:rPr>
                      <w:rStyle w:val="Strong"/>
                      <w:rFonts w:ascii="Times New Roman" w:hAnsi="Times New Roman"/>
                      <w:b w:val="0"/>
                      <w:color w:val="000000"/>
                      <w:sz w:val="24"/>
                      <w:szCs w:val="24"/>
                    </w:rPr>
                    <w:t>Olayların oluş sırasına göre sıralanmasına ne ad verilir?</w:t>
                  </w:r>
                </w:p>
              </w:txbxContent>
            </v:textbox>
          </v:shape>
        </w:pict>
      </w:r>
      <w:r w:rsidRPr="000D630D">
        <w:rPr>
          <w:rFonts w:ascii="Times New Roman" w:hAnsi="Times New Roman"/>
          <w:b/>
          <w:color w:val="FF0000"/>
          <w:sz w:val="24"/>
          <w:szCs w:val="24"/>
        </w:rPr>
        <w:t>15.</w:t>
      </w:r>
      <w:r w:rsidRPr="000D630D">
        <w:rPr>
          <w:rFonts w:ascii="Arial" w:hAnsi="Arial" w:cs="Arial"/>
          <w:color w:val="000000"/>
        </w:rPr>
        <w:t xml:space="preserve"> </w:t>
      </w:r>
      <w:hyperlink r:id="rId37" w:history="1">
        <w:r w:rsidRPr="00F6491D">
          <w:rPr>
            <w:rFonts w:ascii="Arial" w:hAnsi="Arial" w:cs="Arial"/>
            <w:noProof/>
            <w:color w:val="0000FF"/>
            <w:lang w:eastAsia="tr-TR"/>
          </w:rPr>
          <w:pict>
            <v:shape id="ipf3RdnXZGtmKiyTM:" o:spid="_x0000_i1041" type="#_x0000_t75" alt="http://t3.gstatic.com/images?q=tbn:3RdnXZGtmKiyTM:http://i382.photobucket.com/albums/oo263/MountainX3Dew/patrick.gif" href="http://www.google.com.tr/imgres?imgurl=http://i382.photobucket.com/albums/oo263/MountainX3Dew/patrick.gif&amp;imgrefurl=http://geekpolice.forumotion.com/graphic-requests-f15/request-patrick-star-gif-t5995.htm&amp;usg=__s0UzkQTchWskEuLLyZXeUakrn5U=&amp;h=394&amp;w=266&amp;sz=15&amp;hl=tr&amp;start=2&amp;zoom=1&amp;um=1&amp;itbs=1&amp;tbnid=3RdnXZGtmKiyTM:&amp;tbnh=124&amp;tbnw=84&amp;prev=/images?q=patrick&amp;tbnid=E_CuqtR7oVvJeM:&amp;tbnh=0&amp;tbnw=0&amp;um=1&amp;hl=tr&amp;sa=X&amp;imgtype=i_similar&amp;tbs=isch" style="width:26.25pt;height:39pt;flip:x;visibility:visible" o:button="t">
              <v:fill o:detectmouseclick="t"/>
              <v:imagedata r:id="rId38" o:title=""/>
            </v:shape>
          </w:pict>
        </w:r>
      </w:hyperlink>
    </w:p>
    <w:p w:rsidR="0025082E" w:rsidRDefault="0025082E" w:rsidP="004C0E68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52" style="position:absolute;margin-left:-11.6pt;margin-top:21.75pt;width:264.75pt;height:7.15pt;z-index:251670528"/>
        </w:pict>
      </w:r>
      <w:r w:rsidRPr="001A5688"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color w:val="000000"/>
          <w:sz w:val="24"/>
          <w:szCs w:val="24"/>
        </w:rPr>
        <w:t xml:space="preserve">günlük  </w:t>
      </w:r>
      <w:r w:rsidRPr="001A5688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. hatıra  </w:t>
      </w:r>
      <w:r w:rsidRPr="001A5688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.takvim   </w:t>
      </w:r>
      <w:r w:rsidRPr="001A5688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.kronoloji</w:t>
      </w:r>
    </w:p>
    <w:p w:rsidR="0025082E" w:rsidRDefault="0025082E" w:rsidP="004C0E68">
      <w:r>
        <w:rPr>
          <w:noProof/>
          <w:lang w:eastAsia="tr-TR"/>
        </w:rPr>
        <w:pict>
          <v:shape id="_x0000_s1053" type="#_x0000_t62" style="position:absolute;margin-left:49.15pt;margin-top:12.35pt;width:197.25pt;height:55.5pt;z-index:251671552" adj="-1029,4612">
            <v:textbox>
              <w:txbxContent>
                <w:p w:rsidR="0025082E" w:rsidRDefault="0025082E">
                  <w:r>
                    <w:t>Hadi çocuklar, aşağıdaki boşluğa kimlik cüzdanlarınızı önlü arkalı çizin. Yapabileceğinize inanıyorum.</w:t>
                  </w:r>
                </w:p>
              </w:txbxContent>
            </v:textbox>
          </v:shape>
        </w:pict>
      </w:r>
      <w:r w:rsidRPr="001A5688">
        <w:rPr>
          <w:rFonts w:ascii="Times New Roman" w:hAnsi="Times New Roman"/>
          <w:b/>
          <w:color w:val="FF0000"/>
          <w:sz w:val="24"/>
          <w:szCs w:val="24"/>
        </w:rPr>
        <w:t>16</w:t>
      </w:r>
      <w:r>
        <w:rPr>
          <w:rFonts w:ascii="Times New Roman" w:hAnsi="Times New Roman"/>
          <w:color w:val="000000"/>
          <w:sz w:val="24"/>
          <w:szCs w:val="24"/>
        </w:rPr>
        <w:t>.</w:t>
      </w:r>
      <w:r w:rsidRPr="001A5688">
        <w:rPr>
          <w:rFonts w:ascii="Arial" w:hAnsi="Arial" w:cs="Arial"/>
          <w:noProof/>
          <w:color w:val="0000FF"/>
          <w:lang w:eastAsia="tr-TR"/>
        </w:rPr>
        <w:t xml:space="preserve"> </w:t>
      </w:r>
      <w:hyperlink r:id="rId39" w:history="1">
        <w:r w:rsidRPr="00F6491D">
          <w:rPr>
            <w:rFonts w:ascii="Times New Roman" w:hAnsi="Times New Roman"/>
            <w:noProof/>
            <w:color w:val="000000"/>
            <w:sz w:val="24"/>
            <w:szCs w:val="24"/>
            <w:lang w:eastAsia="tr-TR"/>
          </w:rPr>
          <w:pict>
            <v:shape id="_x0000_i1042" type="#_x0000_t75" alt="http://t1.gstatic.com/images?q=tbn:hmH9jZCa3No2rM:http://www.resimarsiv.com/data/media/309/www.resimcity.com_ataturk_resimleri_5_2.jpg" href="http://www.google.com.tr/imgres?imgurl=http://www.resimarsiv.com/data/media/309/www.resimcity.com_ataturk_resimleri_5_2.jpg&amp;imgrefurl=http://www.resimarsiv.com/img553.htm&amp;usg=__bHIF3ZvcrHLxo4zYi9lhnWzxr0I=&amp;h=598&amp;w=412&amp;sz=19&amp;hl=tr&amp;start=144&amp;zoom=1&amp;um=1&amp;itbs=1&amp;tbnid=hmH9jZCa3No2rM:&amp;tbnh=135&amp;tbnw=93&amp;prev=/images?q=atat%C3%BCrk+resimleri&amp;start=140&amp;um=1&amp;hl=tr&amp;sa=N&amp;ndsp=20&amp;tbs=isch" style="width:25.5pt;height:37.5pt;visibility:visible" o:button="t">
              <v:fill o:detectmouseclick="t"/>
              <v:imagedata r:id="rId14" o:title=""/>
            </v:shape>
          </w:pict>
        </w:r>
      </w:hyperlink>
    </w:p>
    <w:p w:rsidR="0025082E" w:rsidRDefault="0025082E" w:rsidP="004C0E68"/>
    <w:p w:rsidR="0025082E" w:rsidRDefault="0025082E" w:rsidP="00DD29A8">
      <w:pPr>
        <w:rPr>
          <w:rFonts w:ascii="Comic Sans MS" w:hAnsi="Comic Sans MS"/>
        </w:rPr>
      </w:pPr>
      <w:hyperlink r:id="rId40" w:history="1">
        <w:r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25082E" w:rsidRPr="001A5688" w:rsidRDefault="0025082E" w:rsidP="004C0E68">
      <w:pPr>
        <w:rPr>
          <w:rFonts w:ascii="Times New Roman" w:hAnsi="Times New Roman"/>
          <w:color w:val="000000"/>
          <w:sz w:val="24"/>
          <w:szCs w:val="24"/>
        </w:rPr>
      </w:pPr>
    </w:p>
    <w:sectPr w:rsidR="0025082E" w:rsidRPr="001A5688" w:rsidSect="00445F4A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66F87"/>
    <w:multiLevelType w:val="hybridMultilevel"/>
    <w:tmpl w:val="F2D693A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615287D"/>
    <w:multiLevelType w:val="hybridMultilevel"/>
    <w:tmpl w:val="D47AFFE0"/>
    <w:lvl w:ilvl="0" w:tplc="ED1ABC1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FA67C49"/>
    <w:multiLevelType w:val="hybridMultilevel"/>
    <w:tmpl w:val="3CB69598"/>
    <w:lvl w:ilvl="0" w:tplc="77266E3C">
      <w:start w:val="1"/>
      <w:numFmt w:val="upperLetter"/>
      <w:lvlText w:val="%1."/>
      <w:lvlJc w:val="left"/>
      <w:pPr>
        <w:ind w:left="502" w:hanging="360"/>
      </w:pPr>
      <w:rPr>
        <w:rFonts w:cs="Times New Roman"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485F2924"/>
    <w:multiLevelType w:val="hybridMultilevel"/>
    <w:tmpl w:val="9E52350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07BD"/>
    <w:rsid w:val="000C08E3"/>
    <w:rsid w:val="000D630D"/>
    <w:rsid w:val="001A5688"/>
    <w:rsid w:val="00210391"/>
    <w:rsid w:val="0025082E"/>
    <w:rsid w:val="003714B1"/>
    <w:rsid w:val="0039149C"/>
    <w:rsid w:val="00413C00"/>
    <w:rsid w:val="00445F4A"/>
    <w:rsid w:val="00476CEC"/>
    <w:rsid w:val="004C0E68"/>
    <w:rsid w:val="00596D1A"/>
    <w:rsid w:val="005C33F7"/>
    <w:rsid w:val="005F7799"/>
    <w:rsid w:val="0062783F"/>
    <w:rsid w:val="006A3E4A"/>
    <w:rsid w:val="00711EE9"/>
    <w:rsid w:val="00A4272B"/>
    <w:rsid w:val="00AA4BC2"/>
    <w:rsid w:val="00C21C00"/>
    <w:rsid w:val="00C407BD"/>
    <w:rsid w:val="00D52A5C"/>
    <w:rsid w:val="00DD29A8"/>
    <w:rsid w:val="00DD75A0"/>
    <w:rsid w:val="00DE426C"/>
    <w:rsid w:val="00E23E78"/>
    <w:rsid w:val="00F64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1EE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91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9149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45F4A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1A5688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DD29A8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8140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imgres?imgurl=http://www.resimarsiv.com/data/media/309/www.resimcity.com_ataturk_resimleri_5_2.jpg&amp;imgrefurl=http://www.resimarsiv.com/img553.htm&amp;usg=__bHIF3ZvcrHLxo4zYi9lhnWzxr0I=&amp;h=598&amp;w=412&amp;sz=19&amp;hl=tr&amp;start=144&amp;zoom=1&amp;um=1&amp;itbs=1&amp;tbnid=hmH9jZCa3No2rM:&amp;tbnh=135&amp;tbnw=93&amp;prev=/images?q=atat%C3%BCrk+resimleri&amp;start=140&amp;um=1&amp;hl=tr&amp;sa=N&amp;ndsp=20&amp;tbs=isch:1" TargetMode="External"/><Relationship Id="rId18" Type="http://schemas.openxmlformats.org/officeDocument/2006/relationships/image" Target="media/image7.jpeg"/><Relationship Id="rId26" Type="http://schemas.openxmlformats.org/officeDocument/2006/relationships/image" Target="media/image11.jpeg"/><Relationship Id="rId39" Type="http://schemas.openxmlformats.org/officeDocument/2006/relationships/hyperlink" Target="http://www.google.com.tr/imgres?imgurl=http://www.resimarsiv.com/data/media/309/www.resimcity.com_ataturk_resimleri_5_2.jpg&amp;imgrefurl=http://www.resimarsiv.com/img553.htm&amp;usg=__bHIF3ZvcrHLxo4zYi9lhnWzxr0I=&amp;h=598&amp;w=412&amp;sz=19&amp;hl=tr&amp;start=144&amp;zoom=1&amp;um=1&amp;itbs=1&amp;tbnid=hmH9jZCa3No2rM:&amp;tbnh=135&amp;tbnw=93&amp;prev=/images?q=atat%C3%BCrk+resimleri&amp;start=140&amp;um=1&amp;hl=tr&amp;sa=N&amp;ndsp=20&amp;tbs=isch:1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imgurl=http://www.vectorjunky.com/gallery/t/Tazmanian-Devil-002.jpg&amp;imgrefurl=http://www.vectorjunky.com/key-tazmania_vector.html&amp;usg=__KJ6fDSjbBdHqq9XtSYWUg9ghdQA=&amp;h=484&amp;w=774&amp;sz=80&amp;hl=tr&amp;start=30&amp;zoom=1&amp;um=1&amp;itbs=1&amp;tbnid=u0g96J0N7AX2qM:&amp;tbnh=89&amp;tbnw=142&amp;prev=/images?q=tazmanya+canavar%C4%B1+ve+arkada%C5%9Flar%C4%B1&amp;start=20&amp;tbnid=W8dPjtvbcKS-NM:&amp;tbnh=0&amp;tbnw=0&amp;um=1&amp;hl=tr&amp;sa=N&amp;imgtype=i_similar&amp;ndsp=20&amp;tbs=isch:1" TargetMode="External"/><Relationship Id="rId34" Type="http://schemas.openxmlformats.org/officeDocument/2006/relationships/image" Target="media/image15.jpeg"/><Relationship Id="rId42" Type="http://schemas.openxmlformats.org/officeDocument/2006/relationships/theme" Target="theme/theme1.xml"/><Relationship Id="rId7" Type="http://schemas.openxmlformats.org/officeDocument/2006/relationships/hyperlink" Target="http://www.google.com.tr/imgres?imgurl=http://themoderatevoice.com/wordpress-engine/files/2009-january/fred_flintstone.jpg&amp;imgrefurl=http://themoderatevoice.com/25869/obama-finds-white-house-in-fred-flintstone-technology-era/&amp;usg=__920fQNHcDRE7V-o19Neg9sIdodc=&amp;h=292&amp;w=250&amp;sz=26&amp;hl=tr&amp;start=12&amp;zoom=1&amp;um=1&amp;itbs=1&amp;tbnid=_VLFAvZHXrSRoM:&amp;tbnh=115&amp;tbnw=98&amp;prev=/images?q=fred+%C3%A7akmakta%C5%9F&amp;um=1&amp;hl=tr&amp;sa=X&amp;tbs=isch:1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://www.google.com.tr/imgres?imgurl=http://danyel_rocknroll.zip.net/images/garfield111.jpg&amp;imgrefurl=http://produto.mercadolivre.com.br/MLB-116505928-bolsa-garfield-g9c107-lancamento-2010-_JM&amp;usg=__nAmikparGsTjRIj8pIgkT5Nl7hE=&amp;h=525&amp;w=387&amp;sz=82&amp;hl=tr&amp;start=9&amp;zoom=1&amp;um=1&amp;itbs=1&amp;tbnid=pPO83TcljhigEM:&amp;tbnh=132&amp;tbnw=97&amp;prev=/images?q=garfield&amp;tbnid=NQMqq1WNiWnCTM:&amp;tbnh=0&amp;tbnw=0&amp;um=1&amp;hl=tr&amp;sa=X&amp;imgtype=i_similar&amp;tbs=isch:1" TargetMode="External"/><Relationship Id="rId25" Type="http://schemas.openxmlformats.org/officeDocument/2006/relationships/hyperlink" Target="http://www.onceokuloncesi.com/vbimghost.php?do=displayimg&amp;imgid=31898" TargetMode="External"/><Relationship Id="rId33" Type="http://schemas.openxmlformats.org/officeDocument/2006/relationships/hyperlink" Target="http://www.google.com.tr/imgres?imgurl=http://www.cizgidizi.com/Boyama_Kitabi/arsiv/pinokyo3.jpg&amp;imgrefurl=http://www.cizgidizi.com/Boyama_Kitabi/boyama_resim.php?resim=Pinokyo%203&amp;usg=__3CLlKyXWcPbRM7wfPdiezJvwS6M=&amp;h=810&amp;w=600&amp;sz=114&amp;hl=tr&amp;start=16&amp;zoom=1&amp;um=1&amp;itbs=1&amp;tbnid=wXDgrmJYgrPANM:&amp;tbnh=144&amp;tbnw=107&amp;prev=/images?q=pinokyo&amp;um=1&amp;hl=tr&amp;sa=X&amp;tbs=isch:1" TargetMode="External"/><Relationship Id="rId38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20" Type="http://schemas.openxmlformats.org/officeDocument/2006/relationships/image" Target="media/image8.jpeg"/><Relationship Id="rId29" Type="http://schemas.openxmlformats.org/officeDocument/2006/relationships/hyperlink" Target="http://www.onceokuloncesi.com/vbimghost.php?do=displayimg&amp;imgid=31906" TargetMode="External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imgres?imgurl=http://www.nkfu.com/wp-content/uploads/2010/08/nufus-cuzdani.gif&amp;imgrefurl=http://www.nkfu.com/nufus-cuzdani-yenilemek-icin-gerekli-evraklar/&amp;h=315&amp;w=236&amp;sz=31&amp;tbnid=jGo-Di3vyIBWCM:&amp;tbnh=252&amp;tbnw=188&amp;prev=/images?q=kimlik+c%C3%BCzdan%C4%B1+resmi&amp;zoom=1&amp;q=kimlik+c%C3%BCzdan%C4%B1+resmi&amp;hl=tr&amp;usg=__RZRa815y9WTv4o4MDyg-fY_F5LM=&amp;sa=X&amp;ei=_b-tTJ3uA8SK4QbTgY2zBg&amp;ved=0CBgQ9QEwAg" TargetMode="External"/><Relationship Id="rId24" Type="http://schemas.openxmlformats.org/officeDocument/2006/relationships/image" Target="media/image10.jpeg"/><Relationship Id="rId32" Type="http://schemas.openxmlformats.org/officeDocument/2006/relationships/image" Target="media/image14.jpeg"/><Relationship Id="rId37" Type="http://schemas.openxmlformats.org/officeDocument/2006/relationships/hyperlink" Target="http://www.google.com.tr/imgres?imgurl=http://i382.photobucket.com/albums/oo263/MountainX3Dew/patrick.gif&amp;imgrefurl=http://geekpolice.forumotion.com/graphic-requests-f15/request-patrick-star-gif-t5995.htm&amp;usg=__s0UzkQTchWskEuLLyZXeUakrn5U=&amp;h=394&amp;w=266&amp;sz=15&amp;hl=tr&amp;start=2&amp;zoom=1&amp;um=1&amp;itbs=1&amp;tbnid=3RdnXZGtmKiyTM:&amp;tbnh=124&amp;tbnw=84&amp;prev=/images?q=patrick&amp;tbnid=E_CuqtR7oVvJeM:&amp;tbnh=0&amp;tbnw=0&amp;um=1&amp;hl=tr&amp;sa=X&amp;imgtype=i_similar&amp;tbs=isch:1" TargetMode="External"/><Relationship Id="rId40" Type="http://schemas.openxmlformats.org/officeDocument/2006/relationships/hyperlink" Target="http://www.sorubak.com/" TargetMode="External"/><Relationship Id="rId5" Type="http://schemas.openxmlformats.org/officeDocument/2006/relationships/hyperlink" Target="http://www.google.com.tr/imgres?imgurl=http://img26.imageshack.us/img26/146/fredj.jpg&amp;imgrefurl=http://www.delinetciler.net/forum/cizgi-film-kahramanlari/76304-fred-cakmaktas-fred-cakmaktas-kimdir-cizgi-film-kahramanlari.html&amp;h=319&amp;w=200&amp;sz=25&amp;tbnid=sQzSso_4rwVCQM:&amp;tbnh=255&amp;tbnw=160&amp;prev=/images?q=fred+%C3%A7akmakta%C5%9F&amp;zoom=1&amp;q=fred+%C3%A7akmakta%C5%9F&amp;hl=tr&amp;usg=__Pb1o_eBAz6UR7_uldQWOnRmW5Zk=&amp;sa=X&amp;ei=NLqtTP2pLN6I4gbx0siZBg&amp;ved=0CBsQ9QEwAQ" TargetMode="External"/><Relationship Id="rId15" Type="http://schemas.openxmlformats.org/officeDocument/2006/relationships/hyperlink" Target="http://www.google.com.tr/imgres?imgurl=http://www.guzel-resimler.org/data/media/251/Sylvester_Jr_Resimleri__Looney_Tunes__Warner_Bross.jpg&amp;imgrefurl=http://www.guzel-resimler.org/e-kart.img4107.htm&amp;usg=__TQuXl2D_TsaI2_46Skl2-ITUI2I=&amp;h=391&amp;w=315&amp;sz=21&amp;hl=tr&amp;start=2&amp;zoom=1&amp;um=1&amp;itbs=1&amp;tbnid=OY_egQtnEK79xM:&amp;tbnh=123&amp;tbnw=99&amp;prev=/images?q=sylvester&amp;um=1&amp;hl=tr&amp;tbs=isch:1" TargetMode="External"/><Relationship Id="rId23" Type="http://schemas.openxmlformats.org/officeDocument/2006/relationships/hyperlink" Target="http://www.google.com.tr/imgres?imgurl=http://www.intersonic.com.br/navelocidadesonic/ligeirinho.jpg&amp;imgrefurl=http://www.intersonic.com.br/navelocidadesonic.htm&amp;usg=__lhYJEXcPI-nh6Rj5MyoN-tAgcbg=&amp;h=320&amp;w=249&amp;sz=16&amp;hl=tr&amp;start=15&amp;zoom=1&amp;um=1&amp;itbs=1&amp;tbnid=gDWFSy0_rd6EnM:&amp;tbnh=118&amp;tbnw=92&amp;prev=/images?q=h%C4%B1zl%C4%B1+gonzalez&amp;tbnid=mxmWWtTrx2ofwM:&amp;tbnh=0&amp;tbnw=0&amp;um=1&amp;hl=tr&amp;sa=X&amp;imgtype=i_similar&amp;tbs=isch:1" TargetMode="External"/><Relationship Id="rId28" Type="http://schemas.openxmlformats.org/officeDocument/2006/relationships/image" Target="media/image12.jpeg"/><Relationship Id="rId36" Type="http://schemas.openxmlformats.org/officeDocument/2006/relationships/image" Target="media/image16.jpeg"/><Relationship Id="rId10" Type="http://schemas.openxmlformats.org/officeDocument/2006/relationships/image" Target="media/image3.jpeg"/><Relationship Id="rId19" Type="http://schemas.openxmlformats.org/officeDocument/2006/relationships/hyperlink" Target="http://www.google.com.tr/imgres?imgurl=http://img141.imageshack.us/img141/5654/daffyduke.jpg&amp;imgrefurl=http://blog.venusforum.net/basliklar-1983.html&amp;usg=__U_npFaLKDsdDlowdwhbdZObbFt4=&amp;h=309&amp;w=220&amp;sz=12&amp;hl=tr&amp;start=6&amp;zoom=1&amp;um=1&amp;itbs=1&amp;tbnid=Vx_lBDO3J1in9M:&amp;tbnh=117&amp;tbnw=83&amp;prev=/images?q=duffy+duck&amp;tbnid=NQMqq1WNiWnCTM:&amp;tbnh=0&amp;tbnw=0&amp;um=1&amp;hl=tr&amp;tbs=isch:1" TargetMode="External"/><Relationship Id="rId31" Type="http://schemas.openxmlformats.org/officeDocument/2006/relationships/hyperlink" Target="http://www.onceokuloncesi.com/vbimghost.php?do=displayimg&amp;imgid=319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gorseller.itusozluk.com/4f21adc2a77a410dc5955a65b2d7fa4630905/tb/120&amp;imgrefurl=http://www.itusozluk.com/goster.php/barney+rubble/?d=barney+molozta%FE&amp;usg=__l9jpHM6Q5c4aa7VeQVtPhd1s2io=&amp;h=120&amp;w=120&amp;sz=5&amp;hl=tr&amp;start=1&amp;zoom=1&amp;um=1&amp;itbs=1&amp;tbnid=uDgRlW-FUbiWkM:&amp;tbnh=88&amp;tbnw=88&amp;prev=/images?q=barney+molozta%C5%9F&amp;um=1&amp;hl=tr&amp;tbs=isch:1" TargetMode="External"/><Relationship Id="rId14" Type="http://schemas.openxmlformats.org/officeDocument/2006/relationships/image" Target="media/image5.jpeg"/><Relationship Id="rId22" Type="http://schemas.openxmlformats.org/officeDocument/2006/relationships/image" Target="media/image9.jpeg"/><Relationship Id="rId27" Type="http://schemas.openxmlformats.org/officeDocument/2006/relationships/hyperlink" Target="http://www.onceokuloncesi.com/vbimghost.php?do=displayimg&amp;imgid=31904" TargetMode="External"/><Relationship Id="rId30" Type="http://schemas.openxmlformats.org/officeDocument/2006/relationships/image" Target="media/image13.jpeg"/><Relationship Id="rId35" Type="http://schemas.openxmlformats.org/officeDocument/2006/relationships/hyperlink" Target="http://www.google.com.tr/imgres?imgurl=http://www.vectorjunky.com/gallery/b/Bugs-Bunny-004.jpg&amp;imgrefurl=http://www.vectorjunky.com/key-playboy_bunny_vector.html&amp;usg=__CQEoSkiDXvXTwCI5jKWal9Uz0I0=&amp;h=753&amp;w=456&amp;sz=84&amp;hl=tr&amp;start=8&amp;zoom=1&amp;um=1&amp;itbs=1&amp;tbnid=_mqTW3COUXpNxM:&amp;tbnh=142&amp;tbnw=86&amp;prev=/images?q=bugs+bunny&amp;tbnid=0UpfiqJ2spKfJM:&amp;tbnh=0&amp;tbnw=0&amp;um=1&amp;hl=tr&amp;sa=X&amp;imgtype=i_similar&amp;tbs=isch: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169</TotalTime>
  <Pages>2</Pages>
  <Words>1286</Words>
  <Characters>7335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edanur</cp:lastModifiedBy>
  <cp:revision>6</cp:revision>
  <dcterms:created xsi:type="dcterms:W3CDTF">2010-10-04T19:47:00Z</dcterms:created>
  <dcterms:modified xsi:type="dcterms:W3CDTF">2010-10-30T18:00:00Z</dcterms:modified>
</cp:coreProperties>
</file>